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49" w:rsidRDefault="00FF6249" w:rsidP="0064084A">
      <w:pPr>
        <w:jc w:val="right"/>
      </w:pPr>
      <w:r>
        <w:t>Форма №1</w:t>
      </w:r>
    </w:p>
    <w:p w:rsidR="00FF6249" w:rsidRDefault="00FF6249" w:rsidP="0064084A">
      <w:pPr>
        <w:jc w:val="both"/>
      </w:pPr>
    </w:p>
    <w:p w:rsidR="00FF6249" w:rsidRDefault="00FF6249" w:rsidP="0064084A">
      <w:pPr>
        <w:jc w:val="both"/>
      </w:pPr>
    </w:p>
    <w:p w:rsidR="00FF6249" w:rsidRDefault="00FF6249" w:rsidP="0064084A">
      <w:pPr>
        <w:jc w:val="both"/>
        <w:rPr>
          <w:b/>
        </w:rPr>
      </w:pPr>
      <w:r>
        <w:rPr>
          <w:b/>
        </w:rPr>
        <w:t>Наименование ОУ_____БСОШ №2__________________________________________</w:t>
      </w:r>
    </w:p>
    <w:p w:rsidR="00FF6249" w:rsidRDefault="00FF6249" w:rsidP="0064084A">
      <w:pPr>
        <w:jc w:val="both"/>
        <w:rPr>
          <w:sz w:val="28"/>
          <w:szCs w:val="28"/>
        </w:rPr>
      </w:pPr>
    </w:p>
    <w:p w:rsidR="00FF6249" w:rsidRDefault="00FF6249" w:rsidP="0064084A">
      <w:pPr>
        <w:jc w:val="both"/>
      </w:pPr>
      <w:r>
        <w:t>Участники школьного этапа олимпиады по предметам</w:t>
      </w:r>
    </w:p>
    <w:tbl>
      <w:tblPr>
        <w:tblW w:w="95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52"/>
        <w:gridCol w:w="388"/>
        <w:gridCol w:w="387"/>
        <w:gridCol w:w="387"/>
        <w:gridCol w:w="387"/>
        <w:gridCol w:w="387"/>
        <w:gridCol w:w="387"/>
        <w:gridCol w:w="512"/>
        <w:gridCol w:w="484"/>
        <w:gridCol w:w="425"/>
        <w:gridCol w:w="425"/>
        <w:gridCol w:w="426"/>
        <w:gridCol w:w="495"/>
        <w:gridCol w:w="425"/>
        <w:gridCol w:w="567"/>
        <w:gridCol w:w="439"/>
        <w:gridCol w:w="567"/>
        <w:gridCol w:w="567"/>
        <w:gridCol w:w="425"/>
        <w:gridCol w:w="439"/>
      </w:tblGrid>
      <w:tr w:rsidR="00FF6249" w:rsidTr="0064084A">
        <w:trPr>
          <w:gridAfter w:val="20"/>
          <w:wAfter w:w="8972" w:type="dxa"/>
          <w:cantSplit/>
          <w:trHeight w:val="360"/>
        </w:trPr>
        <w:tc>
          <w:tcPr>
            <w:tcW w:w="540" w:type="dxa"/>
            <w:vMerge w:val="restart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классы</w:t>
            </w:r>
          </w:p>
        </w:tc>
      </w:tr>
      <w:tr w:rsidR="00FF6249" w:rsidTr="0064084A">
        <w:trPr>
          <w:cantSplit/>
          <w:trHeight w:val="3000"/>
        </w:trPr>
        <w:tc>
          <w:tcPr>
            <w:tcW w:w="540" w:type="dxa"/>
            <w:vMerge/>
            <w:vAlign w:val="center"/>
          </w:tcPr>
          <w:p w:rsidR="00FF6249" w:rsidRDefault="00FF6249"/>
        </w:tc>
        <w:tc>
          <w:tcPr>
            <w:tcW w:w="453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Русский язык</w:t>
            </w:r>
          </w:p>
        </w:tc>
        <w:tc>
          <w:tcPr>
            <w:tcW w:w="388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математика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физика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химия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биология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экология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география</w:t>
            </w:r>
          </w:p>
        </w:tc>
        <w:tc>
          <w:tcPr>
            <w:tcW w:w="512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история</w:t>
            </w:r>
          </w:p>
        </w:tc>
        <w:tc>
          <w:tcPr>
            <w:tcW w:w="484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обществознание</w:t>
            </w:r>
          </w:p>
        </w:tc>
        <w:tc>
          <w:tcPr>
            <w:tcW w:w="425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право</w:t>
            </w:r>
          </w:p>
        </w:tc>
        <w:tc>
          <w:tcPr>
            <w:tcW w:w="425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литература</w:t>
            </w:r>
          </w:p>
        </w:tc>
        <w:tc>
          <w:tcPr>
            <w:tcW w:w="426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ОБЖ</w:t>
            </w:r>
          </w:p>
        </w:tc>
        <w:tc>
          <w:tcPr>
            <w:tcW w:w="495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Английский язык</w:t>
            </w:r>
          </w:p>
        </w:tc>
        <w:tc>
          <w:tcPr>
            <w:tcW w:w="425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Татрский язык и лит-ра</w:t>
            </w:r>
          </w:p>
        </w:tc>
        <w:tc>
          <w:tcPr>
            <w:tcW w:w="567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Физическая культура</w:t>
            </w:r>
          </w:p>
        </w:tc>
        <w:tc>
          <w:tcPr>
            <w:tcW w:w="439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МХК</w:t>
            </w:r>
          </w:p>
        </w:tc>
        <w:tc>
          <w:tcPr>
            <w:tcW w:w="567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Технология(мальчики)</w:t>
            </w:r>
          </w:p>
        </w:tc>
        <w:tc>
          <w:tcPr>
            <w:tcW w:w="567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Технология (девочки)</w:t>
            </w:r>
          </w:p>
        </w:tc>
        <w:tc>
          <w:tcPr>
            <w:tcW w:w="425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Экономика</w:t>
            </w:r>
          </w:p>
        </w:tc>
        <w:tc>
          <w:tcPr>
            <w:tcW w:w="439" w:type="dxa"/>
            <w:textDirection w:val="btLr"/>
          </w:tcPr>
          <w:p w:rsidR="00FF6249" w:rsidRDefault="00FF6249">
            <w:pPr>
              <w:ind w:left="113" w:right="113"/>
            </w:pPr>
            <w:r>
              <w:t>ИВТ</w:t>
            </w:r>
          </w:p>
          <w:p w:rsidR="00FF6249" w:rsidRDefault="00FF6249">
            <w:pPr>
              <w:ind w:left="113" w:right="113"/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r>
              <w:t>5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</w:tr>
      <w:tr w:rsidR="00FF6249" w:rsidTr="0064084A">
        <w:trPr>
          <w:cantSplit/>
          <w:trHeight w:val="504"/>
        </w:trPr>
        <w:tc>
          <w:tcPr>
            <w:tcW w:w="540" w:type="dxa"/>
          </w:tcPr>
          <w:p w:rsidR="00FF6249" w:rsidRDefault="00FF6249">
            <w:r>
              <w:t>6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r>
              <w:t>7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r>
              <w:t>8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  <w:r>
              <w:t>6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r>
              <w:t>9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  <w:r>
              <w:t>5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r>
              <w:t>10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r>
              <w:t>11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</w:tr>
      <w:tr w:rsidR="00FF6249" w:rsidTr="0064084A">
        <w:trPr>
          <w:cantSplit/>
          <w:trHeight w:val="1299"/>
        </w:trPr>
        <w:tc>
          <w:tcPr>
            <w:tcW w:w="540" w:type="dxa"/>
            <w:textDirection w:val="btLr"/>
          </w:tcPr>
          <w:p w:rsidR="00FF6249" w:rsidRDefault="00FF6249">
            <w:pPr>
              <w:ind w:left="113" w:right="113"/>
              <w:jc w:val="both"/>
            </w:pPr>
            <w:r>
              <w:t>ИТОГОО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  <w:r>
              <w:t>28</w:t>
            </w:r>
            <w:bookmarkStart w:id="0" w:name="_GoBack"/>
            <w:bookmarkEnd w:id="0"/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</w:pPr>
          </w:p>
        </w:tc>
      </w:tr>
    </w:tbl>
    <w:p w:rsidR="00FF6249" w:rsidRDefault="00FF6249" w:rsidP="0064084A">
      <w:pPr>
        <w:jc w:val="both"/>
        <w:rPr>
          <w:sz w:val="28"/>
          <w:szCs w:val="28"/>
        </w:rPr>
      </w:pPr>
    </w:p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Форма №2</w:t>
      </w:r>
    </w:p>
    <w:p w:rsidR="00FF6249" w:rsidRDefault="00FF6249" w:rsidP="0064084A">
      <w:pPr>
        <w:rPr>
          <w:rFonts w:eastAsia="Times New Roman"/>
          <w:lang w:eastAsia="ru-RU"/>
        </w:rPr>
      </w:pPr>
    </w:p>
    <w:p w:rsidR="00FF6249" w:rsidRDefault="00FF6249" w:rsidP="0064084A">
      <w:pPr>
        <w:tabs>
          <w:tab w:val="left" w:pos="1080"/>
        </w:tabs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Количество </w:t>
      </w:r>
    </w:p>
    <w:p w:rsidR="00FF6249" w:rsidRDefault="00FF6249" w:rsidP="0064084A">
      <w:pPr>
        <w:tabs>
          <w:tab w:val="left" w:pos="1080"/>
        </w:tabs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участников</w:t>
      </w:r>
      <w:r>
        <w:rPr>
          <w:rFonts w:eastAsia="Times New Roman"/>
          <w:b/>
          <w:sz w:val="28"/>
          <w:szCs w:val="28"/>
          <w:u w:val="single"/>
          <w:lang w:eastAsia="ru-RU"/>
        </w:rPr>
        <w:t>муниципального этапа</w:t>
      </w:r>
      <w:r>
        <w:rPr>
          <w:rFonts w:eastAsia="Times New Roman"/>
          <w:sz w:val="28"/>
          <w:szCs w:val="28"/>
          <w:lang w:eastAsia="ru-RU"/>
        </w:rPr>
        <w:t xml:space="preserve"> олимпиады в  2017-2018 учебном году _______________________________</w:t>
      </w:r>
    </w:p>
    <w:p w:rsidR="00FF6249" w:rsidRDefault="00FF6249" w:rsidP="0064084A">
      <w:pPr>
        <w:tabs>
          <w:tab w:val="left" w:pos="1080"/>
        </w:tabs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0"/>
          <w:szCs w:val="20"/>
          <w:lang w:eastAsia="ru-RU"/>
        </w:rPr>
        <w:t>наименование ОО</w:t>
      </w:r>
    </w:p>
    <w:tbl>
      <w:tblPr>
        <w:tblW w:w="95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52"/>
        <w:gridCol w:w="388"/>
        <w:gridCol w:w="387"/>
        <w:gridCol w:w="387"/>
        <w:gridCol w:w="387"/>
        <w:gridCol w:w="387"/>
        <w:gridCol w:w="387"/>
        <w:gridCol w:w="512"/>
        <w:gridCol w:w="484"/>
        <w:gridCol w:w="425"/>
        <w:gridCol w:w="425"/>
        <w:gridCol w:w="426"/>
        <w:gridCol w:w="495"/>
        <w:gridCol w:w="425"/>
        <w:gridCol w:w="567"/>
        <w:gridCol w:w="439"/>
        <w:gridCol w:w="567"/>
        <w:gridCol w:w="567"/>
        <w:gridCol w:w="425"/>
        <w:gridCol w:w="439"/>
      </w:tblGrid>
      <w:tr w:rsidR="00FF6249" w:rsidTr="0064084A">
        <w:trPr>
          <w:gridAfter w:val="20"/>
          <w:wAfter w:w="8972" w:type="dxa"/>
          <w:cantSplit/>
          <w:trHeight w:val="360"/>
        </w:trPr>
        <w:tc>
          <w:tcPr>
            <w:tcW w:w="540" w:type="dxa"/>
            <w:vMerge w:val="restart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классы</w:t>
            </w:r>
          </w:p>
        </w:tc>
      </w:tr>
      <w:tr w:rsidR="00FF6249" w:rsidTr="0064084A">
        <w:trPr>
          <w:cantSplit/>
          <w:trHeight w:val="3000"/>
        </w:trPr>
        <w:tc>
          <w:tcPr>
            <w:tcW w:w="540" w:type="dxa"/>
            <w:vMerge/>
            <w:vAlign w:val="center"/>
          </w:tcPr>
          <w:p w:rsidR="00FF6249" w:rsidRDefault="00FF6249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53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Русский язык</w:t>
            </w:r>
          </w:p>
        </w:tc>
        <w:tc>
          <w:tcPr>
            <w:tcW w:w="388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математика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экология</w:t>
            </w:r>
          </w:p>
        </w:tc>
        <w:tc>
          <w:tcPr>
            <w:tcW w:w="387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география</w:t>
            </w:r>
          </w:p>
        </w:tc>
        <w:tc>
          <w:tcPr>
            <w:tcW w:w="512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история</w:t>
            </w:r>
          </w:p>
        </w:tc>
        <w:tc>
          <w:tcPr>
            <w:tcW w:w="484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425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право</w:t>
            </w:r>
          </w:p>
        </w:tc>
        <w:tc>
          <w:tcPr>
            <w:tcW w:w="425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6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ОБЖ</w:t>
            </w:r>
          </w:p>
        </w:tc>
        <w:tc>
          <w:tcPr>
            <w:tcW w:w="495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Английский язык</w:t>
            </w:r>
          </w:p>
        </w:tc>
        <w:tc>
          <w:tcPr>
            <w:tcW w:w="425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Татрский язык и лит-ра</w:t>
            </w:r>
          </w:p>
        </w:tc>
        <w:tc>
          <w:tcPr>
            <w:tcW w:w="567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439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МХК</w:t>
            </w:r>
          </w:p>
        </w:tc>
        <w:tc>
          <w:tcPr>
            <w:tcW w:w="567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Технология(мальчики)</w:t>
            </w:r>
          </w:p>
        </w:tc>
        <w:tc>
          <w:tcPr>
            <w:tcW w:w="567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Технология (девочки)</w:t>
            </w:r>
          </w:p>
        </w:tc>
        <w:tc>
          <w:tcPr>
            <w:tcW w:w="425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Экономика</w:t>
            </w:r>
          </w:p>
        </w:tc>
        <w:tc>
          <w:tcPr>
            <w:tcW w:w="439" w:type="dxa"/>
            <w:textDirection w:val="btLr"/>
          </w:tcPr>
          <w:p w:rsidR="00FF6249" w:rsidRDefault="00FF6249">
            <w:pPr>
              <w:ind w:left="113" w:right="113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ИВТ</w:t>
            </w:r>
          </w:p>
          <w:p w:rsidR="00FF6249" w:rsidRDefault="00FF6249">
            <w:pPr>
              <w:ind w:left="113" w:right="113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F6249" w:rsidTr="0064084A">
        <w:trPr>
          <w:cantSplit/>
          <w:trHeight w:val="504"/>
        </w:trPr>
        <w:tc>
          <w:tcPr>
            <w:tcW w:w="540" w:type="dxa"/>
          </w:tcPr>
          <w:p w:rsidR="00FF6249" w:rsidRDefault="00FF624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F6249" w:rsidTr="0064084A">
        <w:tc>
          <w:tcPr>
            <w:tcW w:w="540" w:type="dxa"/>
          </w:tcPr>
          <w:p w:rsidR="00FF6249" w:rsidRDefault="00FF6249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F6249" w:rsidTr="0064084A">
        <w:trPr>
          <w:cantSplit/>
          <w:trHeight w:val="1299"/>
        </w:trPr>
        <w:tc>
          <w:tcPr>
            <w:tcW w:w="540" w:type="dxa"/>
            <w:textDirection w:val="btLr"/>
          </w:tcPr>
          <w:p w:rsidR="00FF6249" w:rsidRDefault="00FF6249">
            <w:pPr>
              <w:ind w:left="113" w:right="113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ИТОГОО</w:t>
            </w:r>
          </w:p>
        </w:tc>
        <w:tc>
          <w:tcPr>
            <w:tcW w:w="453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12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84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" w:type="dxa"/>
          </w:tcPr>
          <w:p w:rsidR="00FF6249" w:rsidRDefault="00FF6249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FF6249" w:rsidRDefault="00FF6249" w:rsidP="0064084A">
      <w:pPr>
        <w:rPr>
          <w:rFonts w:eastAsia="Times New Roman"/>
          <w:lang w:eastAsia="ru-RU"/>
        </w:rPr>
      </w:pPr>
    </w:p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/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</w:p>
    <w:p w:rsidR="00FF6249" w:rsidRDefault="00FF6249" w:rsidP="0064084A">
      <w:pPr>
        <w:tabs>
          <w:tab w:val="left" w:pos="1080"/>
        </w:tabs>
        <w:jc w:val="right"/>
      </w:pPr>
      <w:r>
        <w:t xml:space="preserve">   Форма 4</w:t>
      </w:r>
    </w:p>
    <w:p w:rsidR="00FF6249" w:rsidRDefault="00FF6249" w:rsidP="0064084A">
      <w:pPr>
        <w:tabs>
          <w:tab w:val="left" w:pos="1080"/>
        </w:tabs>
        <w:rPr>
          <w:b/>
        </w:rPr>
      </w:pPr>
      <w:r>
        <w:rPr>
          <w:b/>
        </w:rPr>
        <w:t>МБОУ «Бардымская СОШ №2»</w:t>
      </w:r>
    </w:p>
    <w:p w:rsidR="00FF6249" w:rsidRDefault="00FF6249" w:rsidP="0064084A">
      <w:pPr>
        <w:tabs>
          <w:tab w:val="left" w:pos="1080"/>
        </w:tabs>
        <w:rPr>
          <w:b/>
        </w:rPr>
      </w:pPr>
      <w:r>
        <w:rPr>
          <w:b/>
        </w:rPr>
        <w:t>Протокол проведения школьного этапа олимпиады по праву</w:t>
      </w:r>
    </w:p>
    <w:p w:rsidR="00FF6249" w:rsidRDefault="00FF6249" w:rsidP="0064084A">
      <w:pPr>
        <w:tabs>
          <w:tab w:val="left" w:pos="1080"/>
        </w:tabs>
        <w:jc w:val="center"/>
        <w:rPr>
          <w:b/>
        </w:rPr>
      </w:pPr>
    </w:p>
    <w:p w:rsidR="00FF6249" w:rsidRDefault="00FF6249" w:rsidP="0064084A">
      <w:pPr>
        <w:tabs>
          <w:tab w:val="left" w:pos="1080"/>
        </w:tabs>
        <w:jc w:val="right"/>
      </w:pPr>
      <w:r>
        <w:t>2018-2019 учебный год</w:t>
      </w:r>
    </w:p>
    <w:p w:rsidR="00FF6249" w:rsidRDefault="00FF6249" w:rsidP="0064084A">
      <w:pPr>
        <w:tabs>
          <w:tab w:val="left" w:pos="1080"/>
        </w:tabs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2897"/>
        <w:gridCol w:w="1440"/>
        <w:gridCol w:w="1440"/>
        <w:gridCol w:w="1382"/>
        <w:gridCol w:w="992"/>
        <w:gridCol w:w="1267"/>
      </w:tblGrid>
      <w:tr w:rsidR="00FF6249" w:rsidTr="0007669A">
        <w:tc>
          <w:tcPr>
            <w:tcW w:w="752" w:type="dxa"/>
          </w:tcPr>
          <w:p w:rsidR="00FF6249" w:rsidRDefault="00FF6249">
            <w:pPr>
              <w:jc w:val="both"/>
            </w:pPr>
            <w:r>
              <w:t>№ п/п</w:t>
            </w:r>
          </w:p>
        </w:tc>
        <w:tc>
          <w:tcPr>
            <w:tcW w:w="2897" w:type="dxa"/>
          </w:tcPr>
          <w:p w:rsidR="00FF6249" w:rsidRDefault="00FF6249">
            <w:pPr>
              <w:jc w:val="both"/>
            </w:pPr>
            <w:r>
              <w:t>Ф.И.О. учащегося</w:t>
            </w:r>
          </w:p>
          <w:p w:rsidR="00FF6249" w:rsidRDefault="00FF6249">
            <w:pPr>
              <w:jc w:val="both"/>
              <w:rPr>
                <w:b/>
              </w:rPr>
            </w:pPr>
            <w:r>
              <w:rPr>
                <w:b/>
              </w:rPr>
              <w:t>(полностью!!!)</w:t>
            </w:r>
          </w:p>
        </w:tc>
        <w:tc>
          <w:tcPr>
            <w:tcW w:w="1440" w:type="dxa"/>
          </w:tcPr>
          <w:p w:rsidR="00FF6249" w:rsidRDefault="00FF6249">
            <w:pPr>
              <w:jc w:val="both"/>
            </w:pPr>
            <w:r>
              <w:t>предмет</w:t>
            </w:r>
          </w:p>
        </w:tc>
        <w:tc>
          <w:tcPr>
            <w:tcW w:w="1440" w:type="dxa"/>
          </w:tcPr>
          <w:p w:rsidR="00FF6249" w:rsidRDefault="00FF6249">
            <w:pPr>
              <w:jc w:val="both"/>
            </w:pPr>
            <w:r>
              <w:t xml:space="preserve">Кол-во макс. возможных баллов </w:t>
            </w:r>
          </w:p>
        </w:tc>
        <w:tc>
          <w:tcPr>
            <w:tcW w:w="1382" w:type="dxa"/>
          </w:tcPr>
          <w:p w:rsidR="00FF6249" w:rsidRDefault="00FF6249">
            <w:pPr>
              <w:jc w:val="both"/>
            </w:pPr>
            <w:r>
              <w:t>Кол-во набр.</w:t>
            </w:r>
          </w:p>
          <w:p w:rsidR="00FF6249" w:rsidRDefault="00FF6249">
            <w:pPr>
              <w:jc w:val="both"/>
            </w:pPr>
            <w:r>
              <w:t>баллов</w:t>
            </w:r>
          </w:p>
        </w:tc>
        <w:tc>
          <w:tcPr>
            <w:tcW w:w="992" w:type="dxa"/>
          </w:tcPr>
          <w:p w:rsidR="00FF6249" w:rsidRDefault="00FF6249">
            <w:pPr>
              <w:jc w:val="both"/>
            </w:pPr>
            <w:r>
              <w:t>класс</w:t>
            </w:r>
          </w:p>
        </w:tc>
        <w:tc>
          <w:tcPr>
            <w:tcW w:w="1267" w:type="dxa"/>
          </w:tcPr>
          <w:p w:rsidR="00FF6249" w:rsidRDefault="00FF6249">
            <w:pPr>
              <w:jc w:val="both"/>
            </w:pPr>
            <w:r>
              <w:t>учитель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>
            <w:pPr>
              <w:jc w:val="both"/>
              <w:rPr>
                <w:b/>
              </w:rPr>
            </w:pPr>
            <w:r w:rsidRPr="002C2B7E">
              <w:rPr>
                <w:b/>
              </w:rPr>
              <w:t>Кадышева РегинаРашатовна</w:t>
            </w:r>
          </w:p>
        </w:tc>
        <w:tc>
          <w:tcPr>
            <w:tcW w:w="1440" w:type="dxa"/>
          </w:tcPr>
          <w:p w:rsidR="00FF6249" w:rsidRDefault="00FF6249">
            <w:r>
              <w:t>право</w:t>
            </w:r>
          </w:p>
        </w:tc>
        <w:tc>
          <w:tcPr>
            <w:tcW w:w="1440" w:type="dxa"/>
          </w:tcPr>
          <w:p w:rsidR="00FF6249" w:rsidRDefault="00FF6249">
            <w:pPr>
              <w:jc w:val="both"/>
            </w:pPr>
            <w:r>
              <w:t>45</w:t>
            </w:r>
          </w:p>
        </w:tc>
        <w:tc>
          <w:tcPr>
            <w:tcW w:w="1382" w:type="dxa"/>
          </w:tcPr>
          <w:p w:rsidR="00FF6249" w:rsidRDefault="00FF6249">
            <w:pPr>
              <w:jc w:val="both"/>
            </w:pPr>
            <w:r>
              <w:t>33</w:t>
            </w:r>
          </w:p>
        </w:tc>
        <w:tc>
          <w:tcPr>
            <w:tcW w:w="992" w:type="dxa"/>
          </w:tcPr>
          <w:p w:rsidR="00FF6249" w:rsidRDefault="00FF6249">
            <w:pPr>
              <w:jc w:val="both"/>
            </w:pPr>
            <w:r>
              <w:t>8 б</w:t>
            </w:r>
          </w:p>
        </w:tc>
        <w:tc>
          <w:tcPr>
            <w:tcW w:w="1267" w:type="dxa"/>
          </w:tcPr>
          <w:p w:rsidR="00FF6249" w:rsidRDefault="00FF6249">
            <w:pPr>
              <w:jc w:val="both"/>
            </w:pPr>
            <w:r>
              <w:t>Яппарова Ф.Г.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>
            <w:pPr>
              <w:jc w:val="both"/>
              <w:rPr>
                <w:b/>
              </w:rPr>
            </w:pPr>
            <w:r w:rsidRPr="002C2B7E">
              <w:rPr>
                <w:b/>
              </w:rPr>
              <w:t>Абузов Мансур Тахирович</w:t>
            </w:r>
          </w:p>
        </w:tc>
        <w:tc>
          <w:tcPr>
            <w:tcW w:w="1440" w:type="dxa"/>
          </w:tcPr>
          <w:p w:rsidR="00FF6249" w:rsidRDefault="00FF6249">
            <w:r>
              <w:t>право</w:t>
            </w:r>
          </w:p>
        </w:tc>
        <w:tc>
          <w:tcPr>
            <w:tcW w:w="1440" w:type="dxa"/>
          </w:tcPr>
          <w:p w:rsidR="00FF6249" w:rsidRDefault="00FF6249">
            <w:r>
              <w:t>45</w:t>
            </w:r>
          </w:p>
        </w:tc>
        <w:tc>
          <w:tcPr>
            <w:tcW w:w="1382" w:type="dxa"/>
          </w:tcPr>
          <w:p w:rsidR="00FF6249" w:rsidRDefault="00FF6249">
            <w:pPr>
              <w:jc w:val="both"/>
            </w:pPr>
            <w:r>
              <w:t>21</w:t>
            </w:r>
          </w:p>
        </w:tc>
        <w:tc>
          <w:tcPr>
            <w:tcW w:w="992" w:type="dxa"/>
          </w:tcPr>
          <w:p w:rsidR="00FF6249" w:rsidRDefault="00FF6249">
            <w:r>
              <w:t>8 б</w:t>
            </w:r>
          </w:p>
        </w:tc>
        <w:tc>
          <w:tcPr>
            <w:tcW w:w="1267" w:type="dxa"/>
          </w:tcPr>
          <w:p w:rsidR="00FF6249" w:rsidRDefault="00FF6249">
            <w:r>
              <w:t>Яппарова Ф.Г.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>
            <w:pPr>
              <w:jc w:val="both"/>
              <w:rPr>
                <w:b/>
              </w:rPr>
            </w:pPr>
            <w:r w:rsidRPr="002C2B7E">
              <w:rPr>
                <w:b/>
              </w:rPr>
              <w:t>Рангулова Алина Сагитовна</w:t>
            </w:r>
          </w:p>
        </w:tc>
        <w:tc>
          <w:tcPr>
            <w:tcW w:w="1440" w:type="dxa"/>
          </w:tcPr>
          <w:p w:rsidR="00FF6249" w:rsidRDefault="00FF6249">
            <w:r>
              <w:t>право</w:t>
            </w:r>
          </w:p>
        </w:tc>
        <w:tc>
          <w:tcPr>
            <w:tcW w:w="1440" w:type="dxa"/>
          </w:tcPr>
          <w:p w:rsidR="00FF6249" w:rsidRDefault="00FF6249">
            <w:r>
              <w:t>45</w:t>
            </w:r>
          </w:p>
        </w:tc>
        <w:tc>
          <w:tcPr>
            <w:tcW w:w="1382" w:type="dxa"/>
          </w:tcPr>
          <w:p w:rsidR="00FF6249" w:rsidRDefault="00FF6249">
            <w:pPr>
              <w:jc w:val="both"/>
            </w:pPr>
            <w:r>
              <w:t>28</w:t>
            </w:r>
          </w:p>
        </w:tc>
        <w:tc>
          <w:tcPr>
            <w:tcW w:w="992" w:type="dxa"/>
          </w:tcPr>
          <w:p w:rsidR="00FF6249" w:rsidRDefault="00FF6249">
            <w:r>
              <w:t>8 в</w:t>
            </w:r>
          </w:p>
        </w:tc>
        <w:tc>
          <w:tcPr>
            <w:tcW w:w="1267" w:type="dxa"/>
          </w:tcPr>
          <w:p w:rsidR="00FF6249" w:rsidRDefault="00FF6249">
            <w:r>
              <w:t>Яппарова Ф.Г.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>
            <w:pPr>
              <w:jc w:val="both"/>
              <w:rPr>
                <w:b/>
              </w:rPr>
            </w:pPr>
            <w:r w:rsidRPr="002C2B7E">
              <w:rPr>
                <w:b/>
              </w:rPr>
              <w:t>Балтаев Эмиль Ильгизович</w:t>
            </w:r>
          </w:p>
        </w:tc>
        <w:tc>
          <w:tcPr>
            <w:tcW w:w="1440" w:type="dxa"/>
          </w:tcPr>
          <w:p w:rsidR="00FF6249" w:rsidRDefault="00FF6249">
            <w:r>
              <w:t>право</w:t>
            </w:r>
          </w:p>
        </w:tc>
        <w:tc>
          <w:tcPr>
            <w:tcW w:w="1440" w:type="dxa"/>
          </w:tcPr>
          <w:p w:rsidR="00FF6249" w:rsidRDefault="00FF6249">
            <w:r>
              <w:t>45</w:t>
            </w:r>
          </w:p>
        </w:tc>
        <w:tc>
          <w:tcPr>
            <w:tcW w:w="1382" w:type="dxa"/>
          </w:tcPr>
          <w:p w:rsidR="00FF6249" w:rsidRDefault="00FF6249">
            <w:pPr>
              <w:jc w:val="both"/>
            </w:pPr>
            <w:r>
              <w:t>26</w:t>
            </w:r>
          </w:p>
        </w:tc>
        <w:tc>
          <w:tcPr>
            <w:tcW w:w="992" w:type="dxa"/>
          </w:tcPr>
          <w:p w:rsidR="00FF6249" w:rsidRDefault="00FF6249">
            <w:r>
              <w:t>8в</w:t>
            </w:r>
          </w:p>
        </w:tc>
        <w:tc>
          <w:tcPr>
            <w:tcW w:w="1267" w:type="dxa"/>
          </w:tcPr>
          <w:p w:rsidR="00FF6249" w:rsidRDefault="00FF6249">
            <w:r>
              <w:t>Яппарова Ф.Г.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>
            <w:pPr>
              <w:jc w:val="both"/>
              <w:rPr>
                <w:b/>
              </w:rPr>
            </w:pPr>
            <w:r w:rsidRPr="002C2B7E">
              <w:rPr>
                <w:b/>
              </w:rPr>
              <w:t>Сарахман Марина Владимировна</w:t>
            </w:r>
          </w:p>
        </w:tc>
        <w:tc>
          <w:tcPr>
            <w:tcW w:w="1440" w:type="dxa"/>
          </w:tcPr>
          <w:p w:rsidR="00FF6249" w:rsidRDefault="00FF6249">
            <w:r>
              <w:t>право</w:t>
            </w:r>
          </w:p>
        </w:tc>
        <w:tc>
          <w:tcPr>
            <w:tcW w:w="1440" w:type="dxa"/>
          </w:tcPr>
          <w:p w:rsidR="00FF6249" w:rsidRDefault="00FF6249">
            <w:r>
              <w:t>45</w:t>
            </w:r>
          </w:p>
        </w:tc>
        <w:tc>
          <w:tcPr>
            <w:tcW w:w="1382" w:type="dxa"/>
          </w:tcPr>
          <w:p w:rsidR="00FF6249" w:rsidRDefault="00FF6249">
            <w:pPr>
              <w:jc w:val="both"/>
            </w:pPr>
            <w:r>
              <w:t>18</w:t>
            </w:r>
          </w:p>
        </w:tc>
        <w:tc>
          <w:tcPr>
            <w:tcW w:w="992" w:type="dxa"/>
          </w:tcPr>
          <w:p w:rsidR="00FF6249" w:rsidRDefault="00FF6249">
            <w:smartTag w:uri="urn:schemas-microsoft-com:office:smarttags" w:element="metricconverter">
              <w:smartTagPr>
                <w:attr w:name="ProductID" w:val="8 г"/>
              </w:smartTagPr>
              <w:r>
                <w:t>8 г</w:t>
              </w:r>
            </w:smartTag>
          </w:p>
        </w:tc>
        <w:tc>
          <w:tcPr>
            <w:tcW w:w="1267" w:type="dxa"/>
          </w:tcPr>
          <w:p w:rsidR="00FF6249" w:rsidRDefault="00FF6249">
            <w:r>
              <w:t>Яппарова Ф.Г.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920368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>
            <w:pPr>
              <w:jc w:val="both"/>
            </w:pPr>
            <w:r>
              <w:t>АбдулкаримоваАделина</w:t>
            </w:r>
          </w:p>
        </w:tc>
        <w:tc>
          <w:tcPr>
            <w:tcW w:w="1440" w:type="dxa"/>
          </w:tcPr>
          <w:p w:rsidR="00FF6249" w:rsidRDefault="00FF6249">
            <w:r>
              <w:t>право</w:t>
            </w:r>
          </w:p>
        </w:tc>
        <w:tc>
          <w:tcPr>
            <w:tcW w:w="1440" w:type="dxa"/>
          </w:tcPr>
          <w:p w:rsidR="00FF6249" w:rsidRDefault="00FF6249">
            <w:r>
              <w:t>65</w:t>
            </w:r>
          </w:p>
        </w:tc>
        <w:tc>
          <w:tcPr>
            <w:tcW w:w="1382" w:type="dxa"/>
          </w:tcPr>
          <w:p w:rsidR="00FF6249" w:rsidRDefault="00FF6249">
            <w:pPr>
              <w:jc w:val="both"/>
            </w:pPr>
            <w:r>
              <w:t>46</w:t>
            </w:r>
          </w:p>
        </w:tc>
        <w:tc>
          <w:tcPr>
            <w:tcW w:w="992" w:type="dxa"/>
          </w:tcPr>
          <w:p w:rsidR="00FF6249" w:rsidRDefault="00FF6249">
            <w:r>
              <w:t>7 б</w:t>
            </w:r>
          </w:p>
        </w:tc>
        <w:tc>
          <w:tcPr>
            <w:tcW w:w="1267" w:type="dxa"/>
          </w:tcPr>
          <w:p w:rsidR="00FF6249" w:rsidRDefault="00FF6249">
            <w:r>
              <w:t>Илькаева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Аптуков Кирилл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65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41</w:t>
            </w:r>
          </w:p>
        </w:tc>
        <w:tc>
          <w:tcPr>
            <w:tcW w:w="992" w:type="dxa"/>
          </w:tcPr>
          <w:p w:rsidR="00FF6249" w:rsidRDefault="00FF6249" w:rsidP="0007669A">
            <w:r>
              <w:t>7 а</w:t>
            </w:r>
          </w:p>
        </w:tc>
        <w:tc>
          <w:tcPr>
            <w:tcW w:w="1267" w:type="dxa"/>
          </w:tcPr>
          <w:p w:rsidR="00FF6249" w:rsidRDefault="00FF6249" w:rsidP="0007669A">
            <w:r>
              <w:t>Илькаева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Илькаева Диана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65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41</w:t>
            </w:r>
          </w:p>
        </w:tc>
        <w:tc>
          <w:tcPr>
            <w:tcW w:w="992" w:type="dxa"/>
          </w:tcPr>
          <w:p w:rsidR="00FF6249" w:rsidRDefault="00FF6249" w:rsidP="0007669A">
            <w:r>
              <w:t>7 а</w:t>
            </w:r>
          </w:p>
        </w:tc>
        <w:tc>
          <w:tcPr>
            <w:tcW w:w="1267" w:type="dxa"/>
          </w:tcPr>
          <w:p w:rsidR="00FF6249" w:rsidRDefault="00FF6249" w:rsidP="0007669A">
            <w:r>
              <w:t>Илькаева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Тюмисова Диана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65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45</w:t>
            </w:r>
          </w:p>
        </w:tc>
        <w:tc>
          <w:tcPr>
            <w:tcW w:w="992" w:type="dxa"/>
          </w:tcPr>
          <w:p w:rsidR="00FF6249" w:rsidRDefault="00FF6249" w:rsidP="0007669A">
            <w:r>
              <w:t>7 б</w:t>
            </w:r>
          </w:p>
        </w:tc>
        <w:tc>
          <w:tcPr>
            <w:tcW w:w="1267" w:type="dxa"/>
          </w:tcPr>
          <w:p w:rsidR="00FF6249" w:rsidRDefault="00FF6249" w:rsidP="0007669A">
            <w:r>
              <w:t>Илькаева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Муратова Дина Самиковна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65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33</w:t>
            </w:r>
          </w:p>
        </w:tc>
        <w:tc>
          <w:tcPr>
            <w:tcW w:w="992" w:type="dxa"/>
          </w:tcPr>
          <w:p w:rsidR="00FF6249" w:rsidRDefault="00FF6249" w:rsidP="0007669A">
            <w:r>
              <w:t>6 в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 Г.З.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Азмагулова Светлана Вадимовна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65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38</w:t>
            </w:r>
          </w:p>
        </w:tc>
        <w:tc>
          <w:tcPr>
            <w:tcW w:w="992" w:type="dxa"/>
          </w:tcPr>
          <w:p w:rsidR="00FF6249" w:rsidRDefault="00FF6249" w:rsidP="0007669A">
            <w:r>
              <w:t>6 в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 Г.З.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Мавлютова СнежанаРенатовна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65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40</w:t>
            </w:r>
          </w:p>
        </w:tc>
        <w:tc>
          <w:tcPr>
            <w:tcW w:w="992" w:type="dxa"/>
          </w:tcPr>
          <w:p w:rsidR="00FF6249" w:rsidRDefault="00FF6249" w:rsidP="0007669A">
            <w:r>
              <w:t>6 а</w:t>
            </w:r>
          </w:p>
        </w:tc>
        <w:tc>
          <w:tcPr>
            <w:tcW w:w="1267" w:type="dxa"/>
          </w:tcPr>
          <w:p w:rsidR="00FF6249" w:rsidRDefault="00FF6249" w:rsidP="0007669A">
            <w:r>
              <w:t>Яппарова Ф.Г.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 w:rsidP="0007669A">
            <w:pPr>
              <w:jc w:val="both"/>
              <w:rPr>
                <w:b/>
              </w:rPr>
            </w:pPr>
            <w:r w:rsidRPr="002C2B7E">
              <w:rPr>
                <w:b/>
              </w:rPr>
              <w:t>Кариев Артур Вадимович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45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20</w:t>
            </w:r>
          </w:p>
        </w:tc>
        <w:tc>
          <w:tcPr>
            <w:tcW w:w="992" w:type="dxa"/>
          </w:tcPr>
          <w:p w:rsidR="00FF6249" w:rsidRDefault="00FF6249" w:rsidP="0007669A">
            <w:r>
              <w:t>9а</w:t>
            </w:r>
          </w:p>
        </w:tc>
        <w:tc>
          <w:tcPr>
            <w:tcW w:w="1267" w:type="dxa"/>
          </w:tcPr>
          <w:p w:rsidR="00FF6249" w:rsidRDefault="00FF6249" w:rsidP="0007669A">
            <w:r>
              <w:t>Кучукбаева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 w:rsidP="0007669A">
            <w:pPr>
              <w:jc w:val="both"/>
              <w:rPr>
                <w:b/>
              </w:rPr>
            </w:pPr>
            <w:r w:rsidRPr="002C2B7E">
              <w:rPr>
                <w:b/>
              </w:rPr>
              <w:t>Шакирова ГульшатИльшатовна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45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25</w:t>
            </w:r>
          </w:p>
        </w:tc>
        <w:tc>
          <w:tcPr>
            <w:tcW w:w="992" w:type="dxa"/>
          </w:tcPr>
          <w:p w:rsidR="00FF6249" w:rsidRDefault="00FF6249" w:rsidP="0007669A">
            <w:r>
              <w:t>9б</w:t>
            </w:r>
          </w:p>
        </w:tc>
        <w:tc>
          <w:tcPr>
            <w:tcW w:w="1267" w:type="dxa"/>
          </w:tcPr>
          <w:p w:rsidR="00FF6249" w:rsidRDefault="00FF6249" w:rsidP="0007669A">
            <w:r>
              <w:t>Кучукбаева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 w:rsidP="0007669A">
            <w:pPr>
              <w:jc w:val="both"/>
              <w:rPr>
                <w:b/>
              </w:rPr>
            </w:pPr>
            <w:r w:rsidRPr="002C2B7E">
              <w:rPr>
                <w:b/>
              </w:rPr>
              <w:t>Миназетдинова Алина Фидарисовна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45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26</w:t>
            </w:r>
          </w:p>
        </w:tc>
        <w:tc>
          <w:tcPr>
            <w:tcW w:w="992" w:type="dxa"/>
          </w:tcPr>
          <w:p w:rsidR="00FF6249" w:rsidRDefault="00FF6249" w:rsidP="0007669A">
            <w:r>
              <w:t>9б</w:t>
            </w:r>
          </w:p>
        </w:tc>
        <w:tc>
          <w:tcPr>
            <w:tcW w:w="1267" w:type="dxa"/>
          </w:tcPr>
          <w:p w:rsidR="00FF6249" w:rsidRDefault="00FF6249" w:rsidP="0007669A">
            <w:r>
              <w:t>Кучукбаева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 w:rsidP="0007669A">
            <w:pPr>
              <w:jc w:val="both"/>
              <w:rPr>
                <w:b/>
              </w:rPr>
            </w:pPr>
            <w:r w:rsidRPr="002C2B7E">
              <w:rPr>
                <w:b/>
              </w:rPr>
              <w:t>Яппаров Артем Джамилевич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45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20</w:t>
            </w:r>
          </w:p>
        </w:tc>
        <w:tc>
          <w:tcPr>
            <w:tcW w:w="992" w:type="dxa"/>
          </w:tcPr>
          <w:p w:rsidR="00FF6249" w:rsidRDefault="00FF6249" w:rsidP="0007669A">
            <w:r>
              <w:t>9а</w:t>
            </w:r>
          </w:p>
        </w:tc>
        <w:tc>
          <w:tcPr>
            <w:tcW w:w="1267" w:type="dxa"/>
          </w:tcPr>
          <w:p w:rsidR="00FF6249" w:rsidRDefault="00FF6249" w:rsidP="0007669A">
            <w:r>
              <w:t>Кучукбаева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2C2B7E" w:rsidRDefault="00FF6249" w:rsidP="0007669A">
            <w:pPr>
              <w:jc w:val="both"/>
              <w:rPr>
                <w:b/>
              </w:rPr>
            </w:pPr>
            <w:r w:rsidRPr="002C2B7E">
              <w:rPr>
                <w:b/>
              </w:rPr>
              <w:t>Гасанова Арзу Азиковна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45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26</w:t>
            </w:r>
          </w:p>
        </w:tc>
        <w:tc>
          <w:tcPr>
            <w:tcW w:w="992" w:type="dxa"/>
          </w:tcPr>
          <w:p w:rsidR="00FF6249" w:rsidRDefault="00FF6249" w:rsidP="0007669A">
            <w:r>
              <w:t>9б</w:t>
            </w:r>
          </w:p>
        </w:tc>
        <w:tc>
          <w:tcPr>
            <w:tcW w:w="1267" w:type="dxa"/>
          </w:tcPr>
          <w:p w:rsidR="00FF6249" w:rsidRDefault="00FF6249" w:rsidP="0007669A">
            <w:r>
              <w:t>Кучукбаева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Чубаркина АлсуФирдавесовна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63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32</w:t>
            </w:r>
          </w:p>
        </w:tc>
        <w:tc>
          <w:tcPr>
            <w:tcW w:w="992" w:type="dxa"/>
          </w:tcPr>
          <w:p w:rsidR="00FF6249" w:rsidRDefault="00FF6249" w:rsidP="0007669A">
            <w:r>
              <w:t>10б</w:t>
            </w:r>
          </w:p>
        </w:tc>
        <w:tc>
          <w:tcPr>
            <w:tcW w:w="1267" w:type="dxa"/>
          </w:tcPr>
          <w:p w:rsidR="00FF6249" w:rsidRDefault="00FF6249" w:rsidP="0007669A">
            <w:r>
              <w:t>Кучукбаева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Апков АртурРавилевич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63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17</w:t>
            </w:r>
          </w:p>
        </w:tc>
        <w:tc>
          <w:tcPr>
            <w:tcW w:w="992" w:type="dxa"/>
          </w:tcPr>
          <w:p w:rsidR="00FF6249" w:rsidRDefault="00FF6249" w:rsidP="0007669A">
            <w:r>
              <w:t>10б</w:t>
            </w:r>
          </w:p>
        </w:tc>
        <w:tc>
          <w:tcPr>
            <w:tcW w:w="1267" w:type="dxa"/>
          </w:tcPr>
          <w:p w:rsidR="00FF6249" w:rsidRDefault="00FF6249" w:rsidP="0007669A">
            <w:r>
              <w:t>Кучукбаева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  <w:rPr>
                <w:b/>
              </w:rPr>
            </w:pPr>
            <w:r>
              <w:rPr>
                <w:b/>
              </w:rPr>
              <w:t>Исмакова Алина Ленаровна</w:t>
            </w:r>
          </w:p>
          <w:p w:rsidR="00FF6249" w:rsidRPr="009B7DE1" w:rsidRDefault="00FF6249" w:rsidP="0007669A">
            <w:pPr>
              <w:jc w:val="both"/>
              <w:rPr>
                <w:b/>
              </w:rPr>
            </w:pPr>
            <w:r>
              <w:rPr>
                <w:b/>
              </w:rPr>
              <w:t>Масагутова Ляйсан Фидаилевна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  <w:p w:rsidR="00FF6249" w:rsidRDefault="00FF6249" w:rsidP="0007669A"/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63</w:t>
            </w:r>
          </w:p>
          <w:p w:rsidR="00FF6249" w:rsidRDefault="00FF6249" w:rsidP="0007669A"/>
          <w:p w:rsidR="00FF6249" w:rsidRDefault="00FF6249" w:rsidP="0007669A">
            <w:r>
              <w:t>63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34</w:t>
            </w:r>
          </w:p>
          <w:p w:rsidR="00FF6249" w:rsidRDefault="00FF6249" w:rsidP="0007669A">
            <w:pPr>
              <w:jc w:val="both"/>
            </w:pPr>
          </w:p>
          <w:p w:rsidR="00FF6249" w:rsidRDefault="00FF6249" w:rsidP="0007669A">
            <w:pPr>
              <w:jc w:val="both"/>
            </w:pPr>
            <w:r>
              <w:t xml:space="preserve">12 </w:t>
            </w:r>
          </w:p>
        </w:tc>
        <w:tc>
          <w:tcPr>
            <w:tcW w:w="992" w:type="dxa"/>
          </w:tcPr>
          <w:p w:rsidR="00FF6249" w:rsidRDefault="00FF6249" w:rsidP="0007669A">
            <w:r>
              <w:t>10а</w:t>
            </w:r>
          </w:p>
          <w:p w:rsidR="00FF6249" w:rsidRDefault="00FF6249" w:rsidP="0007669A"/>
          <w:p w:rsidR="00FF6249" w:rsidRDefault="00FF6249" w:rsidP="0007669A">
            <w:r>
              <w:t>10а</w:t>
            </w:r>
          </w:p>
        </w:tc>
        <w:tc>
          <w:tcPr>
            <w:tcW w:w="1267" w:type="dxa"/>
          </w:tcPr>
          <w:p w:rsidR="00FF6249" w:rsidRDefault="00FF6249" w:rsidP="0007669A">
            <w:r>
              <w:t>Кучукбаева</w:t>
            </w:r>
          </w:p>
          <w:p w:rsidR="00FF6249" w:rsidRDefault="00FF6249" w:rsidP="0007669A">
            <w:r>
              <w:t>Кучукбаева Р.Р.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9B7DE1" w:rsidRDefault="00FF6249" w:rsidP="0007669A">
            <w:pPr>
              <w:jc w:val="both"/>
              <w:rPr>
                <w:b/>
              </w:rPr>
            </w:pPr>
            <w:r w:rsidRPr="009B7DE1">
              <w:rPr>
                <w:b/>
              </w:rPr>
              <w:t>Мансурова ГузалияАйдаровна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54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24</w:t>
            </w:r>
          </w:p>
        </w:tc>
        <w:tc>
          <w:tcPr>
            <w:tcW w:w="992" w:type="dxa"/>
          </w:tcPr>
          <w:p w:rsidR="00FF6249" w:rsidRDefault="00FF6249" w:rsidP="0007669A">
            <w:r>
              <w:t>11а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Pr="009B7DE1" w:rsidRDefault="00FF6249" w:rsidP="0007669A">
            <w:pPr>
              <w:jc w:val="both"/>
              <w:rPr>
                <w:b/>
              </w:rPr>
            </w:pPr>
            <w:r w:rsidRPr="009B7DE1">
              <w:rPr>
                <w:b/>
              </w:rPr>
              <w:t>Рангулова Диана Ильфатовна</w:t>
            </w:r>
          </w:p>
        </w:tc>
        <w:tc>
          <w:tcPr>
            <w:tcW w:w="1440" w:type="dxa"/>
          </w:tcPr>
          <w:p w:rsidR="00FF6249" w:rsidRDefault="00FF6249" w:rsidP="0007669A">
            <w:r>
              <w:t>право</w:t>
            </w:r>
          </w:p>
        </w:tc>
        <w:tc>
          <w:tcPr>
            <w:tcW w:w="1440" w:type="dxa"/>
          </w:tcPr>
          <w:p w:rsidR="00FF6249" w:rsidRDefault="00FF6249" w:rsidP="0007669A">
            <w:r>
              <w:t>54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27</w:t>
            </w:r>
          </w:p>
        </w:tc>
        <w:tc>
          <w:tcPr>
            <w:tcW w:w="992" w:type="dxa"/>
          </w:tcPr>
          <w:p w:rsidR="00FF6249" w:rsidRDefault="00FF6249" w:rsidP="0007669A">
            <w:r>
              <w:t>11а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Сорокин Руслан Юрьевич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100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50</w:t>
            </w:r>
          </w:p>
        </w:tc>
        <w:tc>
          <w:tcPr>
            <w:tcW w:w="992" w:type="dxa"/>
          </w:tcPr>
          <w:p w:rsidR="00FF6249" w:rsidRDefault="00FF6249" w:rsidP="0007669A">
            <w:r>
              <w:t>5а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Габдушева  Алина Айнуровна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100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64</w:t>
            </w:r>
          </w:p>
        </w:tc>
        <w:tc>
          <w:tcPr>
            <w:tcW w:w="992" w:type="dxa"/>
          </w:tcPr>
          <w:p w:rsidR="00FF6249" w:rsidRDefault="00FF6249" w:rsidP="0007669A">
            <w:r>
              <w:t>6б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Нуруллина Милена Альбертовна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100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57</w:t>
            </w:r>
          </w:p>
        </w:tc>
        <w:tc>
          <w:tcPr>
            <w:tcW w:w="992" w:type="dxa"/>
          </w:tcPr>
          <w:p w:rsidR="00FF6249" w:rsidRDefault="00FF6249" w:rsidP="0007669A">
            <w:r>
              <w:t>6б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Туйгильдина Динара Ильясовна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100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61</w:t>
            </w:r>
          </w:p>
        </w:tc>
        <w:tc>
          <w:tcPr>
            <w:tcW w:w="992" w:type="dxa"/>
          </w:tcPr>
          <w:p w:rsidR="00FF6249" w:rsidRDefault="00FF6249" w:rsidP="0007669A">
            <w:r>
              <w:t>6б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Демина Ангелина Владилевна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100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61</w:t>
            </w:r>
          </w:p>
        </w:tc>
        <w:tc>
          <w:tcPr>
            <w:tcW w:w="992" w:type="dxa"/>
          </w:tcPr>
          <w:p w:rsidR="00FF6249" w:rsidRDefault="00FF6249" w:rsidP="0007669A">
            <w:r>
              <w:t>6в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Муратова Дина  Самиковна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100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64</w:t>
            </w:r>
          </w:p>
        </w:tc>
        <w:tc>
          <w:tcPr>
            <w:tcW w:w="992" w:type="dxa"/>
          </w:tcPr>
          <w:p w:rsidR="00FF6249" w:rsidRDefault="00FF6249" w:rsidP="0007669A">
            <w:r>
              <w:t>6в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Тимганов Айвар Расилевич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100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57</w:t>
            </w:r>
          </w:p>
        </w:tc>
        <w:tc>
          <w:tcPr>
            <w:tcW w:w="992" w:type="dxa"/>
          </w:tcPr>
          <w:p w:rsidR="00FF6249" w:rsidRDefault="00FF6249" w:rsidP="0007669A">
            <w:r>
              <w:t xml:space="preserve">6в 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Аптуков Кирилл Владимирович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35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18</w:t>
            </w:r>
          </w:p>
        </w:tc>
        <w:tc>
          <w:tcPr>
            <w:tcW w:w="992" w:type="dxa"/>
          </w:tcPr>
          <w:p w:rsidR="00FF6249" w:rsidRDefault="00FF6249" w:rsidP="0007669A">
            <w:r>
              <w:t>7а</w:t>
            </w:r>
          </w:p>
        </w:tc>
        <w:tc>
          <w:tcPr>
            <w:tcW w:w="1267" w:type="dxa"/>
          </w:tcPr>
          <w:p w:rsidR="00FF6249" w:rsidRDefault="00FF6249" w:rsidP="0007669A">
            <w:r>
              <w:t>Илькаева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Исмагилова Ленара  Радиковна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35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18</w:t>
            </w:r>
          </w:p>
        </w:tc>
        <w:tc>
          <w:tcPr>
            <w:tcW w:w="992" w:type="dxa"/>
          </w:tcPr>
          <w:p w:rsidR="00FF6249" w:rsidRDefault="00FF6249" w:rsidP="0007669A">
            <w:r>
              <w:t>7а</w:t>
            </w:r>
          </w:p>
        </w:tc>
        <w:tc>
          <w:tcPr>
            <w:tcW w:w="1267" w:type="dxa"/>
          </w:tcPr>
          <w:p w:rsidR="00FF6249" w:rsidRDefault="00FF6249" w:rsidP="0007669A">
            <w:r>
              <w:t>Илькаева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Илькаева  Диана Ильфизовна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35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12</w:t>
            </w:r>
          </w:p>
        </w:tc>
        <w:tc>
          <w:tcPr>
            <w:tcW w:w="992" w:type="dxa"/>
          </w:tcPr>
          <w:p w:rsidR="00FF6249" w:rsidRDefault="00FF6249" w:rsidP="0007669A">
            <w:r>
              <w:t>7а</w:t>
            </w:r>
          </w:p>
        </w:tc>
        <w:tc>
          <w:tcPr>
            <w:tcW w:w="1267" w:type="dxa"/>
          </w:tcPr>
          <w:p w:rsidR="00FF6249" w:rsidRDefault="00FF6249" w:rsidP="0007669A">
            <w:r>
              <w:t>Илькаева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Абдулкаримовна Аделина Рифнуровна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35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16</w:t>
            </w:r>
          </w:p>
        </w:tc>
        <w:tc>
          <w:tcPr>
            <w:tcW w:w="992" w:type="dxa"/>
          </w:tcPr>
          <w:p w:rsidR="00FF6249" w:rsidRDefault="00FF6249" w:rsidP="0007669A">
            <w:r>
              <w:t>7б</w:t>
            </w:r>
          </w:p>
        </w:tc>
        <w:tc>
          <w:tcPr>
            <w:tcW w:w="1267" w:type="dxa"/>
          </w:tcPr>
          <w:p w:rsidR="00FF6249" w:rsidRDefault="00FF6249" w:rsidP="0007669A">
            <w:r>
              <w:t>Илькаева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Юсуфкулов Эрикжан Курвонаилевич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35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10</w:t>
            </w:r>
          </w:p>
        </w:tc>
        <w:tc>
          <w:tcPr>
            <w:tcW w:w="992" w:type="dxa"/>
          </w:tcPr>
          <w:p w:rsidR="00FF6249" w:rsidRDefault="00FF6249" w:rsidP="0007669A">
            <w:r>
              <w:t>7в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Лукьянов Максим Сергеевич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35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12</w:t>
            </w:r>
          </w:p>
        </w:tc>
        <w:tc>
          <w:tcPr>
            <w:tcW w:w="992" w:type="dxa"/>
          </w:tcPr>
          <w:p w:rsidR="00FF6249" w:rsidRDefault="00FF6249" w:rsidP="0007669A">
            <w:r>
              <w:t>7в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  <w:tr w:rsidR="00FF6249" w:rsidTr="0007669A">
        <w:tc>
          <w:tcPr>
            <w:tcW w:w="752" w:type="dxa"/>
          </w:tcPr>
          <w:p w:rsidR="00FF6249" w:rsidRDefault="00FF6249" w:rsidP="0007669A">
            <w:pPr>
              <w:pStyle w:val="1"/>
              <w:numPr>
                <w:ilvl w:val="0"/>
                <w:numId w:val="1"/>
              </w:numPr>
              <w:jc w:val="both"/>
            </w:pPr>
          </w:p>
        </w:tc>
        <w:tc>
          <w:tcPr>
            <w:tcW w:w="2897" w:type="dxa"/>
          </w:tcPr>
          <w:p w:rsidR="00FF6249" w:rsidRDefault="00FF6249" w:rsidP="0007669A">
            <w:pPr>
              <w:jc w:val="both"/>
            </w:pPr>
            <w:r>
              <w:t>Исмаков Адель Ринатович</w:t>
            </w:r>
          </w:p>
        </w:tc>
        <w:tc>
          <w:tcPr>
            <w:tcW w:w="1440" w:type="dxa"/>
          </w:tcPr>
          <w:p w:rsidR="00FF6249" w:rsidRDefault="00FF6249" w:rsidP="0007669A"/>
        </w:tc>
        <w:tc>
          <w:tcPr>
            <w:tcW w:w="1440" w:type="dxa"/>
          </w:tcPr>
          <w:p w:rsidR="00FF6249" w:rsidRDefault="00FF6249" w:rsidP="0007669A">
            <w:r>
              <w:t>35</w:t>
            </w:r>
          </w:p>
        </w:tc>
        <w:tc>
          <w:tcPr>
            <w:tcW w:w="1382" w:type="dxa"/>
          </w:tcPr>
          <w:p w:rsidR="00FF6249" w:rsidRDefault="00FF6249" w:rsidP="0007669A">
            <w:pPr>
              <w:jc w:val="both"/>
            </w:pPr>
            <w:r>
              <w:t>9</w:t>
            </w:r>
          </w:p>
        </w:tc>
        <w:tc>
          <w:tcPr>
            <w:tcW w:w="992" w:type="dxa"/>
          </w:tcPr>
          <w:p w:rsidR="00FF6249" w:rsidRDefault="00FF6249" w:rsidP="0007669A">
            <w:r>
              <w:t>7в</w:t>
            </w:r>
          </w:p>
        </w:tc>
        <w:tc>
          <w:tcPr>
            <w:tcW w:w="1267" w:type="dxa"/>
          </w:tcPr>
          <w:p w:rsidR="00FF6249" w:rsidRDefault="00FF6249" w:rsidP="0007669A">
            <w:r>
              <w:t>Валитова</w:t>
            </w:r>
          </w:p>
        </w:tc>
      </w:tr>
    </w:tbl>
    <w:p w:rsidR="00FF6249" w:rsidRDefault="00FF6249"/>
    <w:sectPr w:rsidR="00FF6249" w:rsidSect="00B4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20ED4"/>
    <w:multiLevelType w:val="hybridMultilevel"/>
    <w:tmpl w:val="39DC33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8C8"/>
    <w:rsid w:val="00005976"/>
    <w:rsid w:val="0000721B"/>
    <w:rsid w:val="0005756C"/>
    <w:rsid w:val="0007669A"/>
    <w:rsid w:val="00093F22"/>
    <w:rsid w:val="000E2A34"/>
    <w:rsid w:val="00155FBA"/>
    <w:rsid w:val="00280BC0"/>
    <w:rsid w:val="002B6F3F"/>
    <w:rsid w:val="002C2B7E"/>
    <w:rsid w:val="00344B69"/>
    <w:rsid w:val="003555BF"/>
    <w:rsid w:val="00462E3B"/>
    <w:rsid w:val="004D48F3"/>
    <w:rsid w:val="00531561"/>
    <w:rsid w:val="0057350E"/>
    <w:rsid w:val="0062433D"/>
    <w:rsid w:val="0064084A"/>
    <w:rsid w:val="00687C0E"/>
    <w:rsid w:val="006C10F7"/>
    <w:rsid w:val="006F0EDF"/>
    <w:rsid w:val="00863692"/>
    <w:rsid w:val="00875245"/>
    <w:rsid w:val="008F11A2"/>
    <w:rsid w:val="00920368"/>
    <w:rsid w:val="0096458E"/>
    <w:rsid w:val="00987EFF"/>
    <w:rsid w:val="009B7DE1"/>
    <w:rsid w:val="009D7ED8"/>
    <w:rsid w:val="009E37E0"/>
    <w:rsid w:val="00A156B2"/>
    <w:rsid w:val="00AE28C8"/>
    <w:rsid w:val="00B038A7"/>
    <w:rsid w:val="00B363FD"/>
    <w:rsid w:val="00B47E08"/>
    <w:rsid w:val="00BC6AB4"/>
    <w:rsid w:val="00C15CB6"/>
    <w:rsid w:val="00C92091"/>
    <w:rsid w:val="00CE50C8"/>
    <w:rsid w:val="00CF3ACA"/>
    <w:rsid w:val="00D0600F"/>
    <w:rsid w:val="00D57A53"/>
    <w:rsid w:val="00D837E5"/>
    <w:rsid w:val="00E73BA4"/>
    <w:rsid w:val="00EC5413"/>
    <w:rsid w:val="00F87295"/>
    <w:rsid w:val="00FC3591"/>
    <w:rsid w:val="00FF5640"/>
    <w:rsid w:val="00FF6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84A"/>
    <w:rPr>
      <w:rFonts w:ascii="Times New Roman" w:eastAsia="MS Mincho" w:hAnsi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64084A"/>
    <w:pPr>
      <w:ind w:left="720"/>
      <w:contextualSpacing/>
    </w:pPr>
    <w:rPr>
      <w:rFonts w:eastAsia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4</Pages>
  <Words>500</Words>
  <Characters>2851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210-компьютер2</dc:creator>
  <cp:keywords/>
  <dc:description/>
  <cp:lastModifiedBy>Мулануровна</cp:lastModifiedBy>
  <cp:revision>16</cp:revision>
  <dcterms:created xsi:type="dcterms:W3CDTF">2017-09-22T06:54:00Z</dcterms:created>
  <dcterms:modified xsi:type="dcterms:W3CDTF">2018-10-29T12:35:00Z</dcterms:modified>
</cp:coreProperties>
</file>