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A4" w:rsidRDefault="002404A4" w:rsidP="0064084A">
      <w:pPr>
        <w:jc w:val="right"/>
      </w:pPr>
      <w:r>
        <w:t>Форма №1</w:t>
      </w:r>
    </w:p>
    <w:p w:rsidR="002404A4" w:rsidRDefault="002404A4" w:rsidP="0064084A">
      <w:pPr>
        <w:jc w:val="both"/>
      </w:pPr>
    </w:p>
    <w:p w:rsidR="002404A4" w:rsidRDefault="002404A4" w:rsidP="0064084A">
      <w:pPr>
        <w:jc w:val="both"/>
      </w:pPr>
    </w:p>
    <w:p w:rsidR="002404A4" w:rsidRDefault="002404A4" w:rsidP="0064084A">
      <w:pPr>
        <w:jc w:val="both"/>
        <w:rPr>
          <w:b/>
        </w:rPr>
      </w:pPr>
      <w:r>
        <w:rPr>
          <w:b/>
        </w:rPr>
        <w:t>Наименование ОУ_______________________________________________</w:t>
      </w:r>
    </w:p>
    <w:p w:rsidR="002404A4" w:rsidRDefault="002404A4" w:rsidP="0064084A">
      <w:pPr>
        <w:jc w:val="both"/>
        <w:rPr>
          <w:sz w:val="28"/>
          <w:szCs w:val="28"/>
        </w:rPr>
      </w:pPr>
    </w:p>
    <w:p w:rsidR="002404A4" w:rsidRDefault="002404A4" w:rsidP="0064084A">
      <w:pPr>
        <w:jc w:val="both"/>
      </w:pPr>
      <w:r>
        <w:t>Участники школьного этапа олимпиады по предметам</w:t>
      </w:r>
    </w:p>
    <w:tbl>
      <w:tblPr>
        <w:tblW w:w="95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452"/>
        <w:gridCol w:w="388"/>
        <w:gridCol w:w="387"/>
        <w:gridCol w:w="387"/>
        <w:gridCol w:w="387"/>
        <w:gridCol w:w="387"/>
        <w:gridCol w:w="387"/>
        <w:gridCol w:w="512"/>
        <w:gridCol w:w="484"/>
        <w:gridCol w:w="425"/>
        <w:gridCol w:w="425"/>
        <w:gridCol w:w="426"/>
        <w:gridCol w:w="495"/>
        <w:gridCol w:w="425"/>
        <w:gridCol w:w="567"/>
        <w:gridCol w:w="439"/>
        <w:gridCol w:w="567"/>
        <w:gridCol w:w="567"/>
        <w:gridCol w:w="425"/>
        <w:gridCol w:w="439"/>
      </w:tblGrid>
      <w:tr w:rsidR="002404A4" w:rsidTr="0064084A">
        <w:trPr>
          <w:gridAfter w:val="20"/>
          <w:wAfter w:w="8972" w:type="dxa"/>
          <w:cantSplit/>
          <w:trHeight w:val="360"/>
        </w:trPr>
        <w:tc>
          <w:tcPr>
            <w:tcW w:w="540" w:type="dxa"/>
            <w:vMerge w:val="restart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классы</w:t>
            </w:r>
          </w:p>
        </w:tc>
      </w:tr>
      <w:tr w:rsidR="002404A4" w:rsidTr="0064084A">
        <w:trPr>
          <w:cantSplit/>
          <w:trHeight w:val="3000"/>
        </w:trPr>
        <w:tc>
          <w:tcPr>
            <w:tcW w:w="540" w:type="dxa"/>
            <w:vMerge/>
            <w:vAlign w:val="center"/>
          </w:tcPr>
          <w:p w:rsidR="002404A4" w:rsidRDefault="002404A4"/>
        </w:tc>
        <w:tc>
          <w:tcPr>
            <w:tcW w:w="453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Русский язык</w:t>
            </w:r>
          </w:p>
        </w:tc>
        <w:tc>
          <w:tcPr>
            <w:tcW w:w="388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математика</w:t>
            </w:r>
          </w:p>
        </w:tc>
        <w:tc>
          <w:tcPr>
            <w:tcW w:w="387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физика</w:t>
            </w:r>
          </w:p>
        </w:tc>
        <w:tc>
          <w:tcPr>
            <w:tcW w:w="387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химия</w:t>
            </w:r>
          </w:p>
        </w:tc>
        <w:tc>
          <w:tcPr>
            <w:tcW w:w="387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биология</w:t>
            </w:r>
          </w:p>
        </w:tc>
        <w:tc>
          <w:tcPr>
            <w:tcW w:w="387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экология</w:t>
            </w:r>
          </w:p>
        </w:tc>
        <w:tc>
          <w:tcPr>
            <w:tcW w:w="387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география</w:t>
            </w:r>
          </w:p>
        </w:tc>
        <w:tc>
          <w:tcPr>
            <w:tcW w:w="512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история</w:t>
            </w:r>
          </w:p>
        </w:tc>
        <w:tc>
          <w:tcPr>
            <w:tcW w:w="484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обществознание</w:t>
            </w:r>
          </w:p>
        </w:tc>
        <w:tc>
          <w:tcPr>
            <w:tcW w:w="425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право</w:t>
            </w:r>
          </w:p>
        </w:tc>
        <w:tc>
          <w:tcPr>
            <w:tcW w:w="425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литература</w:t>
            </w:r>
          </w:p>
        </w:tc>
        <w:tc>
          <w:tcPr>
            <w:tcW w:w="426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ОБЖ</w:t>
            </w:r>
          </w:p>
        </w:tc>
        <w:tc>
          <w:tcPr>
            <w:tcW w:w="495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Английский язык</w:t>
            </w:r>
          </w:p>
        </w:tc>
        <w:tc>
          <w:tcPr>
            <w:tcW w:w="425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Татрский язык и лит-ра</w:t>
            </w:r>
          </w:p>
        </w:tc>
        <w:tc>
          <w:tcPr>
            <w:tcW w:w="567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Физическая культура</w:t>
            </w:r>
          </w:p>
        </w:tc>
        <w:tc>
          <w:tcPr>
            <w:tcW w:w="439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МХК</w:t>
            </w:r>
          </w:p>
        </w:tc>
        <w:tc>
          <w:tcPr>
            <w:tcW w:w="567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Технология(мальчики)</w:t>
            </w:r>
          </w:p>
        </w:tc>
        <w:tc>
          <w:tcPr>
            <w:tcW w:w="567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Технология (девочки)</w:t>
            </w:r>
          </w:p>
        </w:tc>
        <w:tc>
          <w:tcPr>
            <w:tcW w:w="425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Экономика</w:t>
            </w:r>
          </w:p>
        </w:tc>
        <w:tc>
          <w:tcPr>
            <w:tcW w:w="439" w:type="dxa"/>
            <w:textDirection w:val="btLr"/>
          </w:tcPr>
          <w:p w:rsidR="002404A4" w:rsidRDefault="002404A4">
            <w:pPr>
              <w:ind w:left="113" w:right="113"/>
            </w:pPr>
            <w:r>
              <w:t>ИВТ</w:t>
            </w:r>
          </w:p>
          <w:p w:rsidR="002404A4" w:rsidRDefault="002404A4">
            <w:pPr>
              <w:ind w:left="113" w:right="113"/>
            </w:pPr>
          </w:p>
        </w:tc>
      </w:tr>
      <w:tr w:rsidR="002404A4" w:rsidTr="0064084A">
        <w:tc>
          <w:tcPr>
            <w:tcW w:w="540" w:type="dxa"/>
          </w:tcPr>
          <w:p w:rsidR="002404A4" w:rsidRDefault="002404A4">
            <w:r>
              <w:t>5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</w:pPr>
            <w:r>
              <w:t>4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</w:tr>
      <w:tr w:rsidR="002404A4" w:rsidTr="0064084A">
        <w:trPr>
          <w:cantSplit/>
          <w:trHeight w:val="504"/>
        </w:trPr>
        <w:tc>
          <w:tcPr>
            <w:tcW w:w="540" w:type="dxa"/>
          </w:tcPr>
          <w:p w:rsidR="002404A4" w:rsidRDefault="002404A4">
            <w:r>
              <w:t>6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</w:pPr>
            <w:r>
              <w:t>6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</w:tr>
      <w:tr w:rsidR="002404A4" w:rsidTr="0064084A">
        <w:tc>
          <w:tcPr>
            <w:tcW w:w="540" w:type="dxa"/>
          </w:tcPr>
          <w:p w:rsidR="002404A4" w:rsidRDefault="002404A4">
            <w:r>
              <w:t>7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</w:pPr>
            <w:r>
              <w:t>3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</w:tr>
      <w:tr w:rsidR="002404A4" w:rsidTr="0064084A">
        <w:tc>
          <w:tcPr>
            <w:tcW w:w="540" w:type="dxa"/>
          </w:tcPr>
          <w:p w:rsidR="002404A4" w:rsidRDefault="002404A4">
            <w:r>
              <w:t>8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</w:pPr>
            <w:r>
              <w:t>6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</w:tr>
      <w:tr w:rsidR="002404A4" w:rsidTr="0064084A">
        <w:tc>
          <w:tcPr>
            <w:tcW w:w="540" w:type="dxa"/>
          </w:tcPr>
          <w:p w:rsidR="002404A4" w:rsidRDefault="002404A4">
            <w:r>
              <w:t>9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</w:pPr>
            <w:r>
              <w:t>9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</w:tr>
      <w:tr w:rsidR="002404A4" w:rsidTr="0064084A">
        <w:tc>
          <w:tcPr>
            <w:tcW w:w="540" w:type="dxa"/>
          </w:tcPr>
          <w:p w:rsidR="002404A4" w:rsidRDefault="002404A4">
            <w:r>
              <w:t>10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</w:pPr>
            <w:r>
              <w:t>4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</w:tr>
      <w:tr w:rsidR="002404A4" w:rsidTr="0064084A">
        <w:tc>
          <w:tcPr>
            <w:tcW w:w="540" w:type="dxa"/>
          </w:tcPr>
          <w:p w:rsidR="002404A4" w:rsidRDefault="002404A4">
            <w:r>
              <w:t>11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</w:pPr>
            <w:r>
              <w:t>5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</w:tr>
      <w:tr w:rsidR="002404A4" w:rsidTr="0064084A">
        <w:trPr>
          <w:cantSplit/>
          <w:trHeight w:val="1299"/>
        </w:trPr>
        <w:tc>
          <w:tcPr>
            <w:tcW w:w="540" w:type="dxa"/>
            <w:textDirection w:val="btLr"/>
          </w:tcPr>
          <w:p w:rsidR="002404A4" w:rsidRDefault="002404A4">
            <w:pPr>
              <w:ind w:left="113" w:right="113"/>
              <w:jc w:val="both"/>
            </w:pPr>
            <w:r>
              <w:t>ИТОГОО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</w:pPr>
            <w:r>
              <w:t>37</w:t>
            </w:r>
            <w:bookmarkStart w:id="0" w:name="_GoBack"/>
            <w:bookmarkEnd w:id="0"/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</w:pPr>
          </w:p>
        </w:tc>
      </w:tr>
    </w:tbl>
    <w:p w:rsidR="002404A4" w:rsidRDefault="002404A4" w:rsidP="0064084A">
      <w:pPr>
        <w:jc w:val="both"/>
        <w:rPr>
          <w:sz w:val="28"/>
          <w:szCs w:val="28"/>
        </w:rPr>
      </w:pPr>
    </w:p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Форма №2</w:t>
      </w:r>
    </w:p>
    <w:p w:rsidR="002404A4" w:rsidRDefault="002404A4" w:rsidP="0064084A">
      <w:pPr>
        <w:rPr>
          <w:rFonts w:eastAsia="Times New Roman"/>
          <w:lang w:eastAsia="ru-RU"/>
        </w:rPr>
      </w:pPr>
    </w:p>
    <w:p w:rsidR="002404A4" w:rsidRDefault="002404A4" w:rsidP="0064084A">
      <w:pPr>
        <w:tabs>
          <w:tab w:val="left" w:pos="1080"/>
        </w:tabs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Количество </w:t>
      </w:r>
    </w:p>
    <w:p w:rsidR="002404A4" w:rsidRDefault="002404A4" w:rsidP="0064084A">
      <w:pPr>
        <w:tabs>
          <w:tab w:val="left" w:pos="1080"/>
        </w:tabs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участников</w:t>
      </w:r>
      <w:r>
        <w:rPr>
          <w:rFonts w:eastAsia="Times New Roman"/>
          <w:b/>
          <w:sz w:val="28"/>
          <w:szCs w:val="28"/>
          <w:u w:val="single"/>
          <w:lang w:eastAsia="ru-RU"/>
        </w:rPr>
        <w:t>муниципального этапа</w:t>
      </w:r>
      <w:r>
        <w:rPr>
          <w:rFonts w:eastAsia="Times New Roman"/>
          <w:sz w:val="28"/>
          <w:szCs w:val="28"/>
          <w:lang w:eastAsia="ru-RU"/>
        </w:rPr>
        <w:t xml:space="preserve"> олимпиады в  2017-2018 учебном году _______________обществознание________________</w:t>
      </w:r>
    </w:p>
    <w:p w:rsidR="002404A4" w:rsidRDefault="002404A4" w:rsidP="0064084A">
      <w:pPr>
        <w:tabs>
          <w:tab w:val="left" w:pos="1080"/>
        </w:tabs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0"/>
          <w:szCs w:val="20"/>
          <w:lang w:eastAsia="ru-RU"/>
        </w:rPr>
        <w:t>наименование ОО</w:t>
      </w:r>
    </w:p>
    <w:tbl>
      <w:tblPr>
        <w:tblW w:w="95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452"/>
        <w:gridCol w:w="388"/>
        <w:gridCol w:w="387"/>
        <w:gridCol w:w="387"/>
        <w:gridCol w:w="387"/>
        <w:gridCol w:w="387"/>
        <w:gridCol w:w="387"/>
        <w:gridCol w:w="512"/>
        <w:gridCol w:w="484"/>
        <w:gridCol w:w="425"/>
        <w:gridCol w:w="425"/>
        <w:gridCol w:w="426"/>
        <w:gridCol w:w="495"/>
        <w:gridCol w:w="425"/>
        <w:gridCol w:w="567"/>
        <w:gridCol w:w="439"/>
        <w:gridCol w:w="567"/>
        <w:gridCol w:w="567"/>
        <w:gridCol w:w="425"/>
        <w:gridCol w:w="439"/>
      </w:tblGrid>
      <w:tr w:rsidR="002404A4" w:rsidTr="0064084A">
        <w:trPr>
          <w:gridAfter w:val="20"/>
          <w:wAfter w:w="8972" w:type="dxa"/>
          <w:cantSplit/>
          <w:trHeight w:val="360"/>
        </w:trPr>
        <w:tc>
          <w:tcPr>
            <w:tcW w:w="540" w:type="dxa"/>
            <w:vMerge w:val="restart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классы</w:t>
            </w:r>
          </w:p>
        </w:tc>
      </w:tr>
      <w:tr w:rsidR="002404A4" w:rsidTr="0064084A">
        <w:trPr>
          <w:cantSplit/>
          <w:trHeight w:val="3000"/>
        </w:trPr>
        <w:tc>
          <w:tcPr>
            <w:tcW w:w="540" w:type="dxa"/>
            <w:vMerge/>
            <w:vAlign w:val="center"/>
          </w:tcPr>
          <w:p w:rsidR="002404A4" w:rsidRDefault="002404A4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3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388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387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387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387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387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экология</w:t>
            </w:r>
          </w:p>
        </w:tc>
        <w:tc>
          <w:tcPr>
            <w:tcW w:w="387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512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484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обществознание</w:t>
            </w:r>
          </w:p>
        </w:tc>
        <w:tc>
          <w:tcPr>
            <w:tcW w:w="425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право</w:t>
            </w:r>
          </w:p>
        </w:tc>
        <w:tc>
          <w:tcPr>
            <w:tcW w:w="425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26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ОБЖ</w:t>
            </w:r>
          </w:p>
        </w:tc>
        <w:tc>
          <w:tcPr>
            <w:tcW w:w="495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425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Татрский язык и лит-ра</w:t>
            </w:r>
          </w:p>
        </w:tc>
        <w:tc>
          <w:tcPr>
            <w:tcW w:w="567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439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МХК</w:t>
            </w:r>
          </w:p>
        </w:tc>
        <w:tc>
          <w:tcPr>
            <w:tcW w:w="567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Технология(мальчики)</w:t>
            </w:r>
          </w:p>
        </w:tc>
        <w:tc>
          <w:tcPr>
            <w:tcW w:w="567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Технология (девочки)</w:t>
            </w:r>
          </w:p>
        </w:tc>
        <w:tc>
          <w:tcPr>
            <w:tcW w:w="425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Экономика</w:t>
            </w:r>
          </w:p>
        </w:tc>
        <w:tc>
          <w:tcPr>
            <w:tcW w:w="439" w:type="dxa"/>
            <w:textDirection w:val="btLr"/>
          </w:tcPr>
          <w:p w:rsidR="002404A4" w:rsidRDefault="002404A4">
            <w:pPr>
              <w:ind w:left="113" w:right="113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ИВТ</w:t>
            </w:r>
          </w:p>
          <w:p w:rsidR="002404A4" w:rsidRDefault="002404A4">
            <w:pPr>
              <w:ind w:left="113" w:right="113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404A4" w:rsidTr="0064084A">
        <w:tc>
          <w:tcPr>
            <w:tcW w:w="540" w:type="dxa"/>
          </w:tcPr>
          <w:p w:rsidR="002404A4" w:rsidRDefault="002404A4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404A4" w:rsidTr="0064084A">
        <w:trPr>
          <w:cantSplit/>
          <w:trHeight w:val="504"/>
        </w:trPr>
        <w:tc>
          <w:tcPr>
            <w:tcW w:w="540" w:type="dxa"/>
          </w:tcPr>
          <w:p w:rsidR="002404A4" w:rsidRDefault="002404A4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404A4" w:rsidTr="0064084A">
        <w:tc>
          <w:tcPr>
            <w:tcW w:w="540" w:type="dxa"/>
          </w:tcPr>
          <w:p w:rsidR="002404A4" w:rsidRDefault="002404A4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404A4" w:rsidTr="0064084A">
        <w:tc>
          <w:tcPr>
            <w:tcW w:w="540" w:type="dxa"/>
          </w:tcPr>
          <w:p w:rsidR="002404A4" w:rsidRDefault="002404A4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404A4" w:rsidTr="0064084A">
        <w:tc>
          <w:tcPr>
            <w:tcW w:w="540" w:type="dxa"/>
          </w:tcPr>
          <w:p w:rsidR="002404A4" w:rsidRDefault="002404A4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404A4" w:rsidTr="0064084A">
        <w:tc>
          <w:tcPr>
            <w:tcW w:w="540" w:type="dxa"/>
          </w:tcPr>
          <w:p w:rsidR="002404A4" w:rsidRDefault="002404A4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404A4" w:rsidTr="0064084A">
        <w:tc>
          <w:tcPr>
            <w:tcW w:w="540" w:type="dxa"/>
          </w:tcPr>
          <w:p w:rsidR="002404A4" w:rsidRDefault="002404A4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404A4" w:rsidTr="0064084A">
        <w:trPr>
          <w:cantSplit/>
          <w:trHeight w:val="1299"/>
        </w:trPr>
        <w:tc>
          <w:tcPr>
            <w:tcW w:w="540" w:type="dxa"/>
            <w:textDirection w:val="btLr"/>
          </w:tcPr>
          <w:p w:rsidR="002404A4" w:rsidRDefault="002404A4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ИТОГОО</w:t>
            </w:r>
          </w:p>
        </w:tc>
        <w:tc>
          <w:tcPr>
            <w:tcW w:w="453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2404A4" w:rsidRDefault="002404A4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404A4" w:rsidRDefault="002404A4" w:rsidP="0064084A">
      <w:pPr>
        <w:rPr>
          <w:rFonts w:eastAsia="Times New Roman"/>
          <w:lang w:eastAsia="ru-RU"/>
        </w:rPr>
      </w:pPr>
    </w:p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/>
    <w:p w:rsidR="002404A4" w:rsidRDefault="002404A4" w:rsidP="0064084A">
      <w:pPr>
        <w:tabs>
          <w:tab w:val="left" w:pos="1080"/>
        </w:tabs>
        <w:jc w:val="right"/>
      </w:pPr>
      <w:r>
        <w:t xml:space="preserve">   Форма 4</w:t>
      </w:r>
    </w:p>
    <w:p w:rsidR="002404A4" w:rsidRDefault="002404A4" w:rsidP="0064084A">
      <w:pPr>
        <w:tabs>
          <w:tab w:val="left" w:pos="1080"/>
        </w:tabs>
        <w:rPr>
          <w:b/>
        </w:rPr>
      </w:pPr>
    </w:p>
    <w:p w:rsidR="002404A4" w:rsidRDefault="002404A4" w:rsidP="0064084A">
      <w:pPr>
        <w:tabs>
          <w:tab w:val="left" w:pos="1080"/>
        </w:tabs>
        <w:rPr>
          <w:b/>
        </w:rPr>
      </w:pPr>
    </w:p>
    <w:p w:rsidR="002404A4" w:rsidRDefault="002404A4" w:rsidP="0064084A">
      <w:pPr>
        <w:tabs>
          <w:tab w:val="left" w:pos="1080"/>
        </w:tabs>
        <w:rPr>
          <w:b/>
        </w:rPr>
      </w:pPr>
    </w:p>
    <w:p w:rsidR="002404A4" w:rsidRDefault="002404A4" w:rsidP="0064084A">
      <w:pPr>
        <w:tabs>
          <w:tab w:val="left" w:pos="1080"/>
        </w:tabs>
        <w:rPr>
          <w:b/>
        </w:rPr>
      </w:pPr>
    </w:p>
    <w:p w:rsidR="002404A4" w:rsidRDefault="002404A4" w:rsidP="0064084A">
      <w:pPr>
        <w:tabs>
          <w:tab w:val="left" w:pos="1080"/>
        </w:tabs>
        <w:rPr>
          <w:b/>
        </w:rPr>
      </w:pPr>
    </w:p>
    <w:p w:rsidR="002404A4" w:rsidRDefault="002404A4" w:rsidP="0064084A">
      <w:pPr>
        <w:tabs>
          <w:tab w:val="left" w:pos="1080"/>
        </w:tabs>
        <w:rPr>
          <w:b/>
        </w:rPr>
      </w:pPr>
    </w:p>
    <w:p w:rsidR="002404A4" w:rsidRDefault="002404A4" w:rsidP="0064084A">
      <w:pPr>
        <w:tabs>
          <w:tab w:val="left" w:pos="1080"/>
        </w:tabs>
        <w:rPr>
          <w:b/>
        </w:rPr>
      </w:pPr>
    </w:p>
    <w:p w:rsidR="002404A4" w:rsidRDefault="002404A4" w:rsidP="0064084A">
      <w:pPr>
        <w:tabs>
          <w:tab w:val="left" w:pos="1080"/>
        </w:tabs>
        <w:rPr>
          <w:b/>
        </w:rPr>
      </w:pPr>
    </w:p>
    <w:p w:rsidR="002404A4" w:rsidRDefault="002404A4" w:rsidP="0064084A">
      <w:pPr>
        <w:tabs>
          <w:tab w:val="left" w:pos="1080"/>
        </w:tabs>
        <w:rPr>
          <w:b/>
        </w:rPr>
      </w:pPr>
    </w:p>
    <w:p w:rsidR="002404A4" w:rsidRDefault="002404A4" w:rsidP="0064084A">
      <w:pPr>
        <w:tabs>
          <w:tab w:val="left" w:pos="1080"/>
        </w:tabs>
        <w:rPr>
          <w:b/>
        </w:rPr>
      </w:pPr>
    </w:p>
    <w:p w:rsidR="002404A4" w:rsidRDefault="002404A4" w:rsidP="0064084A">
      <w:pPr>
        <w:tabs>
          <w:tab w:val="left" w:pos="1080"/>
        </w:tabs>
        <w:rPr>
          <w:b/>
        </w:rPr>
      </w:pPr>
      <w:r>
        <w:rPr>
          <w:b/>
        </w:rPr>
        <w:t>МБОУ «Бардымская СОШ №2»</w:t>
      </w:r>
    </w:p>
    <w:p w:rsidR="002404A4" w:rsidRDefault="002404A4" w:rsidP="0064084A">
      <w:pPr>
        <w:tabs>
          <w:tab w:val="left" w:pos="1080"/>
        </w:tabs>
        <w:rPr>
          <w:b/>
        </w:rPr>
      </w:pPr>
      <w:r>
        <w:rPr>
          <w:b/>
        </w:rPr>
        <w:t>Протокол проведения школьного этапа олимпиады по обществознанию________________________</w:t>
      </w:r>
    </w:p>
    <w:p w:rsidR="002404A4" w:rsidRDefault="002404A4" w:rsidP="0064084A">
      <w:pPr>
        <w:tabs>
          <w:tab w:val="left" w:pos="1080"/>
        </w:tabs>
        <w:jc w:val="center"/>
        <w:rPr>
          <w:b/>
        </w:rPr>
      </w:pPr>
    </w:p>
    <w:p w:rsidR="002404A4" w:rsidRDefault="002404A4" w:rsidP="0064084A">
      <w:pPr>
        <w:tabs>
          <w:tab w:val="left" w:pos="1080"/>
        </w:tabs>
        <w:jc w:val="right"/>
      </w:pPr>
      <w:r>
        <w:t>2017-2018 учебный год</w:t>
      </w:r>
    </w:p>
    <w:p w:rsidR="002404A4" w:rsidRPr="003C27C6" w:rsidRDefault="002404A4" w:rsidP="0064084A">
      <w:pPr>
        <w:tabs>
          <w:tab w:val="left" w:pos="1080"/>
        </w:tabs>
        <w:jc w:val="both"/>
      </w:pPr>
    </w:p>
    <w:tbl>
      <w:tblPr>
        <w:tblpPr w:leftFromText="180" w:rightFromText="180" w:vertAnchor="text" w:tblpY="1"/>
        <w:tblOverlap w:val="never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2"/>
        <w:gridCol w:w="2897"/>
        <w:gridCol w:w="1440"/>
        <w:gridCol w:w="1440"/>
        <w:gridCol w:w="1382"/>
        <w:gridCol w:w="992"/>
        <w:gridCol w:w="1267"/>
      </w:tblGrid>
      <w:tr w:rsidR="002404A4" w:rsidTr="00FA2730">
        <w:tc>
          <w:tcPr>
            <w:tcW w:w="752" w:type="dxa"/>
          </w:tcPr>
          <w:p w:rsidR="002404A4" w:rsidRDefault="002404A4">
            <w:pPr>
              <w:jc w:val="both"/>
            </w:pPr>
            <w:r>
              <w:t>№ п/п</w:t>
            </w:r>
          </w:p>
        </w:tc>
        <w:tc>
          <w:tcPr>
            <w:tcW w:w="2897" w:type="dxa"/>
          </w:tcPr>
          <w:p w:rsidR="002404A4" w:rsidRDefault="002404A4">
            <w:pPr>
              <w:jc w:val="both"/>
            </w:pPr>
            <w:r>
              <w:t>Ф.И.О. учащегося</w:t>
            </w:r>
          </w:p>
          <w:p w:rsidR="002404A4" w:rsidRDefault="002404A4">
            <w:pPr>
              <w:jc w:val="both"/>
              <w:rPr>
                <w:b/>
              </w:rPr>
            </w:pPr>
            <w:r>
              <w:rPr>
                <w:b/>
              </w:rPr>
              <w:t>(полностью!!!)</w:t>
            </w:r>
          </w:p>
        </w:tc>
        <w:tc>
          <w:tcPr>
            <w:tcW w:w="1440" w:type="dxa"/>
          </w:tcPr>
          <w:p w:rsidR="002404A4" w:rsidRDefault="002404A4">
            <w:pPr>
              <w:jc w:val="both"/>
            </w:pPr>
            <w:r>
              <w:t>предмет</w:t>
            </w:r>
          </w:p>
        </w:tc>
        <w:tc>
          <w:tcPr>
            <w:tcW w:w="1440" w:type="dxa"/>
          </w:tcPr>
          <w:p w:rsidR="002404A4" w:rsidRDefault="002404A4">
            <w:pPr>
              <w:jc w:val="both"/>
            </w:pPr>
            <w:r>
              <w:t xml:space="preserve">Кол-во макс. возможных баллов 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Кол-во набр.</w:t>
            </w:r>
          </w:p>
          <w:p w:rsidR="002404A4" w:rsidRDefault="002404A4">
            <w:pPr>
              <w:jc w:val="both"/>
            </w:pPr>
            <w:r>
              <w:t>баллов</w:t>
            </w:r>
          </w:p>
        </w:tc>
        <w:tc>
          <w:tcPr>
            <w:tcW w:w="992" w:type="dxa"/>
          </w:tcPr>
          <w:p w:rsidR="002404A4" w:rsidRDefault="002404A4">
            <w:pPr>
              <w:jc w:val="both"/>
            </w:pPr>
            <w:r>
              <w:t>класс</w:t>
            </w:r>
          </w:p>
        </w:tc>
        <w:tc>
          <w:tcPr>
            <w:tcW w:w="1267" w:type="dxa"/>
          </w:tcPr>
          <w:p w:rsidR="002404A4" w:rsidRDefault="002404A4">
            <w:pPr>
              <w:jc w:val="both"/>
            </w:pPr>
            <w:r>
              <w:t>учитель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>
            <w:pPr>
              <w:jc w:val="both"/>
            </w:pPr>
            <w:r>
              <w:t>Апков АртурРавилевич</w:t>
            </w:r>
          </w:p>
        </w:tc>
        <w:tc>
          <w:tcPr>
            <w:tcW w:w="1440" w:type="dxa"/>
          </w:tcPr>
          <w:p w:rsidR="002404A4" w:rsidRDefault="002404A4">
            <w:r>
              <w:t>Общ-е</w:t>
            </w:r>
          </w:p>
        </w:tc>
        <w:tc>
          <w:tcPr>
            <w:tcW w:w="1440" w:type="dxa"/>
          </w:tcPr>
          <w:p w:rsidR="002404A4" w:rsidRDefault="002404A4">
            <w:r>
              <w:t>54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30</w:t>
            </w:r>
          </w:p>
        </w:tc>
        <w:tc>
          <w:tcPr>
            <w:tcW w:w="992" w:type="dxa"/>
          </w:tcPr>
          <w:p w:rsidR="002404A4" w:rsidRDefault="002404A4">
            <w:r>
              <w:t>10б</w:t>
            </w:r>
          </w:p>
        </w:tc>
        <w:tc>
          <w:tcPr>
            <w:tcW w:w="1267" w:type="dxa"/>
          </w:tcPr>
          <w:p w:rsidR="002404A4" w:rsidRDefault="002404A4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>
            <w:pPr>
              <w:jc w:val="both"/>
            </w:pPr>
            <w:r>
              <w:t>Кантуганов Тимур Анварович</w:t>
            </w:r>
          </w:p>
        </w:tc>
        <w:tc>
          <w:tcPr>
            <w:tcW w:w="1440" w:type="dxa"/>
          </w:tcPr>
          <w:p w:rsidR="002404A4" w:rsidRDefault="002404A4">
            <w:r>
              <w:t>Общ-е</w:t>
            </w:r>
          </w:p>
        </w:tc>
        <w:tc>
          <w:tcPr>
            <w:tcW w:w="1440" w:type="dxa"/>
          </w:tcPr>
          <w:p w:rsidR="002404A4" w:rsidRDefault="002404A4">
            <w:r>
              <w:t>54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27</w:t>
            </w:r>
          </w:p>
        </w:tc>
        <w:tc>
          <w:tcPr>
            <w:tcW w:w="992" w:type="dxa"/>
          </w:tcPr>
          <w:p w:rsidR="002404A4" w:rsidRDefault="002404A4">
            <w:r>
              <w:t>10б</w:t>
            </w:r>
          </w:p>
        </w:tc>
        <w:tc>
          <w:tcPr>
            <w:tcW w:w="1267" w:type="dxa"/>
          </w:tcPr>
          <w:p w:rsidR="002404A4" w:rsidRDefault="002404A4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>
            <w:pPr>
              <w:jc w:val="both"/>
            </w:pPr>
            <w:r>
              <w:t>Исмакаева Алина Ленаровна</w:t>
            </w:r>
          </w:p>
        </w:tc>
        <w:tc>
          <w:tcPr>
            <w:tcW w:w="1440" w:type="dxa"/>
          </w:tcPr>
          <w:p w:rsidR="002404A4" w:rsidRDefault="002404A4">
            <w:r>
              <w:t>Общ-е</w:t>
            </w:r>
          </w:p>
        </w:tc>
        <w:tc>
          <w:tcPr>
            <w:tcW w:w="1440" w:type="dxa"/>
          </w:tcPr>
          <w:p w:rsidR="002404A4" w:rsidRDefault="002404A4">
            <w:r>
              <w:t>54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27</w:t>
            </w:r>
          </w:p>
        </w:tc>
        <w:tc>
          <w:tcPr>
            <w:tcW w:w="992" w:type="dxa"/>
          </w:tcPr>
          <w:p w:rsidR="002404A4" w:rsidRDefault="002404A4">
            <w:r>
              <w:t>10а</w:t>
            </w:r>
          </w:p>
        </w:tc>
        <w:tc>
          <w:tcPr>
            <w:tcW w:w="1267" w:type="dxa"/>
          </w:tcPr>
          <w:p w:rsidR="002404A4" w:rsidRDefault="002404A4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>
            <w:pPr>
              <w:jc w:val="both"/>
            </w:pPr>
            <w:r>
              <w:t>Ибраев Вадим Шакирзянович</w:t>
            </w:r>
          </w:p>
        </w:tc>
        <w:tc>
          <w:tcPr>
            <w:tcW w:w="1440" w:type="dxa"/>
          </w:tcPr>
          <w:p w:rsidR="002404A4" w:rsidRDefault="002404A4">
            <w:r>
              <w:t>Общ-е</w:t>
            </w:r>
          </w:p>
        </w:tc>
        <w:tc>
          <w:tcPr>
            <w:tcW w:w="1440" w:type="dxa"/>
          </w:tcPr>
          <w:p w:rsidR="002404A4" w:rsidRDefault="002404A4">
            <w:r>
              <w:t>54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23</w:t>
            </w:r>
          </w:p>
        </w:tc>
        <w:tc>
          <w:tcPr>
            <w:tcW w:w="992" w:type="dxa"/>
          </w:tcPr>
          <w:p w:rsidR="002404A4" w:rsidRDefault="002404A4">
            <w:r>
              <w:t>10б</w:t>
            </w:r>
          </w:p>
        </w:tc>
        <w:tc>
          <w:tcPr>
            <w:tcW w:w="1267" w:type="dxa"/>
          </w:tcPr>
          <w:p w:rsidR="002404A4" w:rsidRDefault="002404A4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>
            <w:pPr>
              <w:jc w:val="both"/>
            </w:pPr>
            <w:r>
              <w:t>Балтачева Айгуль Илфатовна</w:t>
            </w:r>
          </w:p>
        </w:tc>
        <w:tc>
          <w:tcPr>
            <w:tcW w:w="1440" w:type="dxa"/>
          </w:tcPr>
          <w:p w:rsidR="002404A4" w:rsidRDefault="002404A4">
            <w:r>
              <w:t>Общ-е</w:t>
            </w:r>
          </w:p>
        </w:tc>
        <w:tc>
          <w:tcPr>
            <w:tcW w:w="1440" w:type="dxa"/>
          </w:tcPr>
          <w:p w:rsidR="002404A4" w:rsidRDefault="002404A4">
            <w:r>
              <w:t>54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25</w:t>
            </w:r>
          </w:p>
        </w:tc>
        <w:tc>
          <w:tcPr>
            <w:tcW w:w="992" w:type="dxa"/>
          </w:tcPr>
          <w:p w:rsidR="002404A4" w:rsidRDefault="002404A4">
            <w:r>
              <w:t>10б</w:t>
            </w:r>
          </w:p>
        </w:tc>
        <w:tc>
          <w:tcPr>
            <w:tcW w:w="1267" w:type="dxa"/>
          </w:tcPr>
          <w:p w:rsidR="002404A4" w:rsidRDefault="002404A4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>
            <w:pPr>
              <w:jc w:val="both"/>
            </w:pPr>
            <w:r>
              <w:t>Масагутова Ляйсан Фидаилевна</w:t>
            </w:r>
          </w:p>
        </w:tc>
        <w:tc>
          <w:tcPr>
            <w:tcW w:w="1440" w:type="dxa"/>
          </w:tcPr>
          <w:p w:rsidR="002404A4" w:rsidRDefault="002404A4">
            <w:r>
              <w:t>Общ-е</w:t>
            </w:r>
          </w:p>
        </w:tc>
        <w:tc>
          <w:tcPr>
            <w:tcW w:w="1440" w:type="dxa"/>
          </w:tcPr>
          <w:p w:rsidR="002404A4" w:rsidRDefault="002404A4">
            <w:r>
              <w:t>54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26</w:t>
            </w:r>
          </w:p>
        </w:tc>
        <w:tc>
          <w:tcPr>
            <w:tcW w:w="992" w:type="dxa"/>
          </w:tcPr>
          <w:p w:rsidR="002404A4" w:rsidRDefault="002404A4">
            <w:r>
              <w:t>10а</w:t>
            </w:r>
          </w:p>
        </w:tc>
        <w:tc>
          <w:tcPr>
            <w:tcW w:w="1267" w:type="dxa"/>
          </w:tcPr>
          <w:p w:rsidR="002404A4" w:rsidRDefault="002404A4">
            <w:r>
              <w:t>Кучукбаева Р.Р</w:t>
            </w:r>
          </w:p>
        </w:tc>
      </w:tr>
      <w:tr w:rsidR="002404A4" w:rsidTr="00FA2730">
        <w:tc>
          <w:tcPr>
            <w:tcW w:w="752" w:type="dxa"/>
          </w:tcPr>
          <w:p w:rsidR="002404A4" w:rsidRPr="00241073" w:rsidRDefault="002404A4" w:rsidP="00920368">
            <w:pPr>
              <w:pStyle w:val="1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897" w:type="dxa"/>
          </w:tcPr>
          <w:p w:rsidR="002404A4" w:rsidRPr="00241073" w:rsidRDefault="002404A4">
            <w:pPr>
              <w:jc w:val="both"/>
              <w:rPr>
                <w:b/>
              </w:rPr>
            </w:pPr>
            <w:r w:rsidRPr="00241073">
              <w:rPr>
                <w:b/>
              </w:rPr>
              <w:t>Туйгильдин  Вадим</w:t>
            </w:r>
            <w:r>
              <w:rPr>
                <w:b/>
              </w:rPr>
              <w:t xml:space="preserve"> Русланович</w:t>
            </w:r>
          </w:p>
        </w:tc>
        <w:tc>
          <w:tcPr>
            <w:tcW w:w="1440" w:type="dxa"/>
          </w:tcPr>
          <w:p w:rsidR="002404A4" w:rsidRDefault="002404A4">
            <w:r>
              <w:t>Общ-е</w:t>
            </w:r>
          </w:p>
        </w:tc>
        <w:tc>
          <w:tcPr>
            <w:tcW w:w="1440" w:type="dxa"/>
          </w:tcPr>
          <w:p w:rsidR="002404A4" w:rsidRDefault="002404A4">
            <w:r>
              <w:t>75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30</w:t>
            </w:r>
          </w:p>
        </w:tc>
        <w:tc>
          <w:tcPr>
            <w:tcW w:w="992" w:type="dxa"/>
          </w:tcPr>
          <w:p w:rsidR="002404A4" w:rsidRDefault="002404A4">
            <w:r>
              <w:t>9а</w:t>
            </w:r>
          </w:p>
        </w:tc>
        <w:tc>
          <w:tcPr>
            <w:tcW w:w="1267" w:type="dxa"/>
          </w:tcPr>
          <w:p w:rsidR="002404A4" w:rsidRDefault="002404A4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Pr="00241073" w:rsidRDefault="002404A4" w:rsidP="00920368">
            <w:pPr>
              <w:pStyle w:val="1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897" w:type="dxa"/>
          </w:tcPr>
          <w:p w:rsidR="002404A4" w:rsidRPr="00241073" w:rsidRDefault="002404A4">
            <w:pPr>
              <w:jc w:val="both"/>
              <w:rPr>
                <w:b/>
              </w:rPr>
            </w:pPr>
            <w:r w:rsidRPr="00241073">
              <w:rPr>
                <w:b/>
              </w:rPr>
              <w:t>Сулейманов Вадим</w:t>
            </w:r>
            <w:r>
              <w:rPr>
                <w:b/>
              </w:rPr>
              <w:t xml:space="preserve"> Эльмартович</w:t>
            </w:r>
          </w:p>
        </w:tc>
        <w:tc>
          <w:tcPr>
            <w:tcW w:w="1440" w:type="dxa"/>
          </w:tcPr>
          <w:p w:rsidR="002404A4" w:rsidRDefault="002404A4">
            <w:r>
              <w:t>Общ-е</w:t>
            </w:r>
          </w:p>
        </w:tc>
        <w:tc>
          <w:tcPr>
            <w:tcW w:w="1440" w:type="dxa"/>
          </w:tcPr>
          <w:p w:rsidR="002404A4" w:rsidRDefault="002404A4">
            <w:r>
              <w:t>75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13</w:t>
            </w:r>
          </w:p>
        </w:tc>
        <w:tc>
          <w:tcPr>
            <w:tcW w:w="992" w:type="dxa"/>
          </w:tcPr>
          <w:p w:rsidR="002404A4" w:rsidRDefault="002404A4">
            <w:r>
              <w:t>9а</w:t>
            </w:r>
          </w:p>
        </w:tc>
        <w:tc>
          <w:tcPr>
            <w:tcW w:w="1267" w:type="dxa"/>
          </w:tcPr>
          <w:p w:rsidR="002404A4" w:rsidRDefault="002404A4">
            <w:r>
              <w:t>Кучукбаева Р.Р.</w:t>
            </w:r>
          </w:p>
        </w:tc>
      </w:tr>
      <w:tr w:rsidR="002404A4" w:rsidTr="00FA2730">
        <w:trPr>
          <w:trHeight w:val="611"/>
        </w:trPr>
        <w:tc>
          <w:tcPr>
            <w:tcW w:w="752" w:type="dxa"/>
          </w:tcPr>
          <w:p w:rsidR="002404A4" w:rsidRPr="00241073" w:rsidRDefault="002404A4" w:rsidP="00920368">
            <w:pPr>
              <w:pStyle w:val="1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897" w:type="dxa"/>
          </w:tcPr>
          <w:p w:rsidR="002404A4" w:rsidRPr="00241073" w:rsidRDefault="002404A4">
            <w:pPr>
              <w:jc w:val="both"/>
              <w:rPr>
                <w:b/>
              </w:rPr>
            </w:pPr>
            <w:r w:rsidRPr="00241073">
              <w:rPr>
                <w:b/>
              </w:rPr>
              <w:t>Халилов Вадим</w:t>
            </w:r>
            <w:r>
              <w:rPr>
                <w:b/>
              </w:rPr>
              <w:t xml:space="preserve"> Ильгатович</w:t>
            </w:r>
          </w:p>
        </w:tc>
        <w:tc>
          <w:tcPr>
            <w:tcW w:w="1440" w:type="dxa"/>
          </w:tcPr>
          <w:p w:rsidR="002404A4" w:rsidRDefault="002404A4">
            <w:r>
              <w:t>Общ-е</w:t>
            </w:r>
          </w:p>
        </w:tc>
        <w:tc>
          <w:tcPr>
            <w:tcW w:w="1440" w:type="dxa"/>
          </w:tcPr>
          <w:p w:rsidR="002404A4" w:rsidRDefault="002404A4">
            <w:r>
              <w:t>75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11</w:t>
            </w:r>
          </w:p>
        </w:tc>
        <w:tc>
          <w:tcPr>
            <w:tcW w:w="992" w:type="dxa"/>
          </w:tcPr>
          <w:p w:rsidR="002404A4" w:rsidRDefault="002404A4">
            <w:r>
              <w:t>9а</w:t>
            </w:r>
          </w:p>
        </w:tc>
        <w:tc>
          <w:tcPr>
            <w:tcW w:w="1267" w:type="dxa"/>
          </w:tcPr>
          <w:p w:rsidR="002404A4" w:rsidRDefault="002404A4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Pr="00241073" w:rsidRDefault="002404A4" w:rsidP="00920368">
            <w:pPr>
              <w:pStyle w:val="1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897" w:type="dxa"/>
          </w:tcPr>
          <w:p w:rsidR="002404A4" w:rsidRPr="00241073" w:rsidRDefault="002404A4">
            <w:pPr>
              <w:jc w:val="both"/>
              <w:rPr>
                <w:b/>
              </w:rPr>
            </w:pPr>
            <w:r w:rsidRPr="00241073">
              <w:rPr>
                <w:b/>
              </w:rPr>
              <w:t>Гасанова Арзу</w:t>
            </w:r>
            <w:r>
              <w:rPr>
                <w:b/>
              </w:rPr>
              <w:t xml:space="preserve"> Азиковна</w:t>
            </w:r>
          </w:p>
        </w:tc>
        <w:tc>
          <w:tcPr>
            <w:tcW w:w="1440" w:type="dxa"/>
          </w:tcPr>
          <w:p w:rsidR="002404A4" w:rsidRDefault="002404A4">
            <w:r>
              <w:t>Общ-е</w:t>
            </w:r>
          </w:p>
        </w:tc>
        <w:tc>
          <w:tcPr>
            <w:tcW w:w="1440" w:type="dxa"/>
          </w:tcPr>
          <w:p w:rsidR="002404A4" w:rsidRDefault="002404A4">
            <w:r>
              <w:t>75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30</w:t>
            </w:r>
          </w:p>
        </w:tc>
        <w:tc>
          <w:tcPr>
            <w:tcW w:w="992" w:type="dxa"/>
          </w:tcPr>
          <w:p w:rsidR="002404A4" w:rsidRDefault="002404A4">
            <w:r>
              <w:t>9б</w:t>
            </w:r>
          </w:p>
        </w:tc>
        <w:tc>
          <w:tcPr>
            <w:tcW w:w="1267" w:type="dxa"/>
          </w:tcPr>
          <w:p w:rsidR="002404A4" w:rsidRDefault="002404A4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Pr="00241073" w:rsidRDefault="002404A4" w:rsidP="00920368">
            <w:pPr>
              <w:pStyle w:val="1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897" w:type="dxa"/>
          </w:tcPr>
          <w:p w:rsidR="002404A4" w:rsidRPr="00241073" w:rsidRDefault="002404A4">
            <w:pPr>
              <w:jc w:val="both"/>
              <w:rPr>
                <w:b/>
              </w:rPr>
            </w:pPr>
            <w:r w:rsidRPr="00241073">
              <w:rPr>
                <w:b/>
              </w:rPr>
              <w:t>Миназетдинова Алина</w:t>
            </w:r>
            <w:r>
              <w:rPr>
                <w:b/>
              </w:rPr>
              <w:t xml:space="preserve"> Фидарисовна</w:t>
            </w:r>
          </w:p>
        </w:tc>
        <w:tc>
          <w:tcPr>
            <w:tcW w:w="1440" w:type="dxa"/>
          </w:tcPr>
          <w:p w:rsidR="002404A4" w:rsidRDefault="002404A4">
            <w:r>
              <w:t>Общ-е</w:t>
            </w:r>
          </w:p>
        </w:tc>
        <w:tc>
          <w:tcPr>
            <w:tcW w:w="1440" w:type="dxa"/>
          </w:tcPr>
          <w:p w:rsidR="002404A4" w:rsidRDefault="002404A4">
            <w:r>
              <w:t>75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39</w:t>
            </w:r>
          </w:p>
        </w:tc>
        <w:tc>
          <w:tcPr>
            <w:tcW w:w="992" w:type="dxa"/>
          </w:tcPr>
          <w:p w:rsidR="002404A4" w:rsidRDefault="002404A4">
            <w:r>
              <w:t>9б</w:t>
            </w:r>
          </w:p>
        </w:tc>
        <w:tc>
          <w:tcPr>
            <w:tcW w:w="1267" w:type="dxa"/>
          </w:tcPr>
          <w:p w:rsidR="002404A4" w:rsidRDefault="002404A4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Pr="00241073" w:rsidRDefault="002404A4" w:rsidP="00920368">
            <w:pPr>
              <w:pStyle w:val="1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897" w:type="dxa"/>
          </w:tcPr>
          <w:p w:rsidR="002404A4" w:rsidRPr="00241073" w:rsidRDefault="002404A4">
            <w:pPr>
              <w:jc w:val="both"/>
              <w:rPr>
                <w:b/>
              </w:rPr>
            </w:pPr>
            <w:r w:rsidRPr="00241073">
              <w:rPr>
                <w:b/>
              </w:rPr>
              <w:t>Кантуганова Аида</w:t>
            </w:r>
            <w:r>
              <w:rPr>
                <w:b/>
              </w:rPr>
              <w:t xml:space="preserve"> Айдаровна</w:t>
            </w:r>
          </w:p>
        </w:tc>
        <w:tc>
          <w:tcPr>
            <w:tcW w:w="1440" w:type="dxa"/>
          </w:tcPr>
          <w:p w:rsidR="002404A4" w:rsidRDefault="002404A4">
            <w:r>
              <w:t>Общ-е</w:t>
            </w:r>
          </w:p>
        </w:tc>
        <w:tc>
          <w:tcPr>
            <w:tcW w:w="1440" w:type="dxa"/>
          </w:tcPr>
          <w:p w:rsidR="002404A4" w:rsidRDefault="002404A4">
            <w:r>
              <w:t>75</w:t>
            </w:r>
          </w:p>
        </w:tc>
        <w:tc>
          <w:tcPr>
            <w:tcW w:w="1382" w:type="dxa"/>
          </w:tcPr>
          <w:p w:rsidR="002404A4" w:rsidRDefault="002404A4">
            <w:pPr>
              <w:jc w:val="both"/>
            </w:pPr>
            <w:r>
              <w:t>34</w:t>
            </w:r>
          </w:p>
        </w:tc>
        <w:tc>
          <w:tcPr>
            <w:tcW w:w="992" w:type="dxa"/>
          </w:tcPr>
          <w:p w:rsidR="002404A4" w:rsidRDefault="002404A4">
            <w:r>
              <w:t>9б</w:t>
            </w:r>
          </w:p>
        </w:tc>
        <w:tc>
          <w:tcPr>
            <w:tcW w:w="1267" w:type="dxa"/>
          </w:tcPr>
          <w:p w:rsidR="002404A4" w:rsidRDefault="002404A4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FA2730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E81B4F" w:rsidRDefault="002404A4" w:rsidP="00FA2730">
            <w:pPr>
              <w:jc w:val="both"/>
              <w:rPr>
                <w:b/>
              </w:rPr>
            </w:pPr>
            <w:r w:rsidRPr="00E81B4F">
              <w:rPr>
                <w:b/>
              </w:rPr>
              <w:t>Юсуфкулов Максим Радикович</w:t>
            </w:r>
          </w:p>
        </w:tc>
        <w:tc>
          <w:tcPr>
            <w:tcW w:w="1440" w:type="dxa"/>
          </w:tcPr>
          <w:p w:rsidR="002404A4" w:rsidRDefault="002404A4" w:rsidP="00FA2730">
            <w:r>
              <w:t>Общ-е</w:t>
            </w:r>
          </w:p>
        </w:tc>
        <w:tc>
          <w:tcPr>
            <w:tcW w:w="1440" w:type="dxa"/>
          </w:tcPr>
          <w:p w:rsidR="002404A4" w:rsidRDefault="002404A4" w:rsidP="00FA2730">
            <w:r>
              <w:t>50</w:t>
            </w:r>
          </w:p>
        </w:tc>
        <w:tc>
          <w:tcPr>
            <w:tcW w:w="1382" w:type="dxa"/>
          </w:tcPr>
          <w:p w:rsidR="002404A4" w:rsidRDefault="002404A4" w:rsidP="00FA2730">
            <w:pPr>
              <w:jc w:val="both"/>
            </w:pPr>
            <w:r>
              <w:t>37</w:t>
            </w:r>
          </w:p>
        </w:tc>
        <w:tc>
          <w:tcPr>
            <w:tcW w:w="992" w:type="dxa"/>
          </w:tcPr>
          <w:p w:rsidR="002404A4" w:rsidRDefault="002404A4" w:rsidP="00FA2730">
            <w:r>
              <w:t>8а</w:t>
            </w:r>
          </w:p>
        </w:tc>
        <w:tc>
          <w:tcPr>
            <w:tcW w:w="1267" w:type="dxa"/>
          </w:tcPr>
          <w:p w:rsidR="002404A4" w:rsidRDefault="002404A4" w:rsidP="00FA2730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FA2730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E81B4F" w:rsidRDefault="002404A4" w:rsidP="00FA2730">
            <w:pPr>
              <w:jc w:val="both"/>
              <w:rPr>
                <w:b/>
              </w:rPr>
            </w:pPr>
            <w:r w:rsidRPr="00E81B4F">
              <w:rPr>
                <w:b/>
              </w:rPr>
              <w:t>Абузов Мансур Тахирович</w:t>
            </w:r>
          </w:p>
        </w:tc>
        <w:tc>
          <w:tcPr>
            <w:tcW w:w="1440" w:type="dxa"/>
          </w:tcPr>
          <w:p w:rsidR="002404A4" w:rsidRDefault="002404A4" w:rsidP="00FA2730">
            <w:r>
              <w:t>Общ-е</w:t>
            </w:r>
          </w:p>
        </w:tc>
        <w:tc>
          <w:tcPr>
            <w:tcW w:w="1440" w:type="dxa"/>
          </w:tcPr>
          <w:p w:rsidR="002404A4" w:rsidRDefault="002404A4" w:rsidP="00FA2730">
            <w:r>
              <w:t>50</w:t>
            </w:r>
          </w:p>
        </w:tc>
        <w:tc>
          <w:tcPr>
            <w:tcW w:w="1382" w:type="dxa"/>
          </w:tcPr>
          <w:p w:rsidR="002404A4" w:rsidRDefault="002404A4" w:rsidP="00FA2730">
            <w:pPr>
              <w:jc w:val="both"/>
            </w:pPr>
            <w:r>
              <w:t>45</w:t>
            </w:r>
          </w:p>
        </w:tc>
        <w:tc>
          <w:tcPr>
            <w:tcW w:w="992" w:type="dxa"/>
          </w:tcPr>
          <w:p w:rsidR="002404A4" w:rsidRDefault="002404A4" w:rsidP="00FA2730">
            <w:r>
              <w:t>8 б</w:t>
            </w:r>
          </w:p>
        </w:tc>
        <w:tc>
          <w:tcPr>
            <w:tcW w:w="1267" w:type="dxa"/>
          </w:tcPr>
          <w:p w:rsidR="002404A4" w:rsidRDefault="002404A4" w:rsidP="00FA2730">
            <w:r>
              <w:t>Яппарова Ф.Г.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FA2730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E81B4F" w:rsidRDefault="002404A4" w:rsidP="00FA2730">
            <w:pPr>
              <w:jc w:val="both"/>
              <w:rPr>
                <w:b/>
              </w:rPr>
            </w:pPr>
            <w:r w:rsidRPr="00E81B4F">
              <w:rPr>
                <w:b/>
              </w:rPr>
              <w:t>Кадышева Регина Рашатовна</w:t>
            </w:r>
          </w:p>
        </w:tc>
        <w:tc>
          <w:tcPr>
            <w:tcW w:w="1440" w:type="dxa"/>
          </w:tcPr>
          <w:p w:rsidR="002404A4" w:rsidRDefault="002404A4" w:rsidP="00FA2730">
            <w:r>
              <w:t>Общ-е</w:t>
            </w:r>
          </w:p>
        </w:tc>
        <w:tc>
          <w:tcPr>
            <w:tcW w:w="1440" w:type="dxa"/>
          </w:tcPr>
          <w:p w:rsidR="002404A4" w:rsidRDefault="002404A4" w:rsidP="00FA2730">
            <w:r>
              <w:t>50</w:t>
            </w:r>
          </w:p>
        </w:tc>
        <w:tc>
          <w:tcPr>
            <w:tcW w:w="1382" w:type="dxa"/>
          </w:tcPr>
          <w:p w:rsidR="002404A4" w:rsidRDefault="002404A4" w:rsidP="00FA2730">
            <w:pPr>
              <w:jc w:val="both"/>
            </w:pPr>
            <w:r>
              <w:t>46</w:t>
            </w:r>
          </w:p>
        </w:tc>
        <w:tc>
          <w:tcPr>
            <w:tcW w:w="992" w:type="dxa"/>
          </w:tcPr>
          <w:p w:rsidR="002404A4" w:rsidRDefault="002404A4" w:rsidP="00FA2730">
            <w:r>
              <w:t>8 б</w:t>
            </w:r>
          </w:p>
        </w:tc>
        <w:tc>
          <w:tcPr>
            <w:tcW w:w="1267" w:type="dxa"/>
          </w:tcPr>
          <w:p w:rsidR="002404A4" w:rsidRDefault="002404A4" w:rsidP="00FA2730">
            <w:r>
              <w:t>Яппарова Ф.Г.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FA2730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E81B4F" w:rsidRDefault="002404A4" w:rsidP="00FA2730">
            <w:pPr>
              <w:jc w:val="both"/>
              <w:rPr>
                <w:b/>
              </w:rPr>
            </w:pPr>
            <w:r w:rsidRPr="00E81B4F">
              <w:rPr>
                <w:b/>
              </w:rPr>
              <w:t>Сарахман Марина Владимировна</w:t>
            </w:r>
          </w:p>
        </w:tc>
        <w:tc>
          <w:tcPr>
            <w:tcW w:w="1440" w:type="dxa"/>
          </w:tcPr>
          <w:p w:rsidR="002404A4" w:rsidRDefault="002404A4" w:rsidP="00FA2730">
            <w:r>
              <w:t>Общ-е</w:t>
            </w:r>
          </w:p>
        </w:tc>
        <w:tc>
          <w:tcPr>
            <w:tcW w:w="1440" w:type="dxa"/>
          </w:tcPr>
          <w:p w:rsidR="002404A4" w:rsidRDefault="002404A4" w:rsidP="00FA2730">
            <w:r>
              <w:t>50</w:t>
            </w:r>
          </w:p>
        </w:tc>
        <w:tc>
          <w:tcPr>
            <w:tcW w:w="1382" w:type="dxa"/>
          </w:tcPr>
          <w:p w:rsidR="002404A4" w:rsidRDefault="002404A4" w:rsidP="00FA2730">
            <w:pPr>
              <w:jc w:val="both"/>
            </w:pPr>
            <w:r>
              <w:t>45</w:t>
            </w:r>
          </w:p>
        </w:tc>
        <w:tc>
          <w:tcPr>
            <w:tcW w:w="992" w:type="dxa"/>
          </w:tcPr>
          <w:p w:rsidR="002404A4" w:rsidRDefault="002404A4" w:rsidP="00FA2730">
            <w:smartTag w:uri="urn:schemas-microsoft-com:office:smarttags" w:element="metricconverter">
              <w:smartTagPr>
                <w:attr w:name="ProductID" w:val="8 г"/>
              </w:smartTagPr>
              <w:r>
                <w:t>8 г</w:t>
              </w:r>
            </w:smartTag>
          </w:p>
        </w:tc>
        <w:tc>
          <w:tcPr>
            <w:tcW w:w="1267" w:type="dxa"/>
          </w:tcPr>
          <w:p w:rsidR="002404A4" w:rsidRDefault="002404A4" w:rsidP="00FA2730">
            <w:r>
              <w:t>Яппарова Ф.Г.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FA2730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E81B4F" w:rsidRDefault="002404A4" w:rsidP="00FA2730">
            <w:pPr>
              <w:jc w:val="both"/>
              <w:rPr>
                <w:b/>
              </w:rPr>
            </w:pPr>
            <w:r w:rsidRPr="00E81B4F">
              <w:rPr>
                <w:b/>
              </w:rPr>
              <w:t>Рангулова Алина Сагитовна</w:t>
            </w:r>
          </w:p>
        </w:tc>
        <w:tc>
          <w:tcPr>
            <w:tcW w:w="1440" w:type="dxa"/>
          </w:tcPr>
          <w:p w:rsidR="002404A4" w:rsidRDefault="002404A4" w:rsidP="00FA2730">
            <w:r>
              <w:t>Общ-е</w:t>
            </w:r>
          </w:p>
        </w:tc>
        <w:tc>
          <w:tcPr>
            <w:tcW w:w="1440" w:type="dxa"/>
          </w:tcPr>
          <w:p w:rsidR="002404A4" w:rsidRDefault="002404A4" w:rsidP="00FA2730">
            <w:r>
              <w:t>50</w:t>
            </w:r>
          </w:p>
        </w:tc>
        <w:tc>
          <w:tcPr>
            <w:tcW w:w="1382" w:type="dxa"/>
          </w:tcPr>
          <w:p w:rsidR="002404A4" w:rsidRDefault="002404A4" w:rsidP="00FA2730">
            <w:pPr>
              <w:jc w:val="both"/>
            </w:pPr>
            <w:r>
              <w:t>36</w:t>
            </w:r>
          </w:p>
        </w:tc>
        <w:tc>
          <w:tcPr>
            <w:tcW w:w="992" w:type="dxa"/>
          </w:tcPr>
          <w:p w:rsidR="002404A4" w:rsidRDefault="002404A4" w:rsidP="00FA2730">
            <w:r>
              <w:t>8в</w:t>
            </w:r>
          </w:p>
        </w:tc>
        <w:tc>
          <w:tcPr>
            <w:tcW w:w="1267" w:type="dxa"/>
          </w:tcPr>
          <w:p w:rsidR="002404A4" w:rsidRDefault="002404A4" w:rsidP="00FA2730">
            <w:r>
              <w:t>Яппарова Ф.Г.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E81B4F">
            <w:pPr>
              <w:pStyle w:val="1"/>
              <w:numPr>
                <w:ilvl w:val="0"/>
                <w:numId w:val="1"/>
              </w:numPr>
              <w:jc w:val="both"/>
            </w:pPr>
            <w:r>
              <w:t>Ах</w:t>
            </w:r>
          </w:p>
        </w:tc>
        <w:tc>
          <w:tcPr>
            <w:tcW w:w="2897" w:type="dxa"/>
          </w:tcPr>
          <w:p w:rsidR="002404A4" w:rsidRPr="00E81B4F" w:rsidRDefault="002404A4" w:rsidP="00E81B4F">
            <w:pPr>
              <w:jc w:val="both"/>
              <w:rPr>
                <w:b/>
              </w:rPr>
            </w:pPr>
            <w:r w:rsidRPr="00E81B4F">
              <w:rPr>
                <w:b/>
              </w:rPr>
              <w:t>Ахмаров Руслан Айратович</w:t>
            </w:r>
          </w:p>
        </w:tc>
        <w:tc>
          <w:tcPr>
            <w:tcW w:w="1440" w:type="dxa"/>
          </w:tcPr>
          <w:p w:rsidR="002404A4" w:rsidRDefault="002404A4" w:rsidP="00E81B4F">
            <w:r>
              <w:t>Общ-е</w:t>
            </w:r>
          </w:p>
        </w:tc>
        <w:tc>
          <w:tcPr>
            <w:tcW w:w="1440" w:type="dxa"/>
          </w:tcPr>
          <w:p w:rsidR="002404A4" w:rsidRDefault="002404A4" w:rsidP="00E81B4F">
            <w:r>
              <w:t>50</w:t>
            </w:r>
          </w:p>
        </w:tc>
        <w:tc>
          <w:tcPr>
            <w:tcW w:w="1382" w:type="dxa"/>
          </w:tcPr>
          <w:p w:rsidR="002404A4" w:rsidRDefault="002404A4" w:rsidP="00E81B4F">
            <w:pPr>
              <w:jc w:val="both"/>
            </w:pPr>
            <w:r>
              <w:t>32</w:t>
            </w:r>
          </w:p>
        </w:tc>
        <w:tc>
          <w:tcPr>
            <w:tcW w:w="992" w:type="dxa"/>
          </w:tcPr>
          <w:p w:rsidR="002404A4" w:rsidRDefault="002404A4" w:rsidP="00E81B4F">
            <w:r>
              <w:t>8а</w:t>
            </w:r>
          </w:p>
        </w:tc>
        <w:tc>
          <w:tcPr>
            <w:tcW w:w="1267" w:type="dxa"/>
          </w:tcPr>
          <w:p w:rsidR="002404A4" w:rsidRDefault="002404A4" w:rsidP="00E81B4F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E81B4F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E81B4F" w:rsidRDefault="002404A4" w:rsidP="00E81B4F">
            <w:pPr>
              <w:jc w:val="both"/>
              <w:rPr>
                <w:b/>
              </w:rPr>
            </w:pPr>
            <w:r w:rsidRPr="00E81B4F">
              <w:rPr>
                <w:b/>
              </w:rPr>
              <w:t>Галимзянов Ленар Махирович</w:t>
            </w:r>
          </w:p>
        </w:tc>
        <w:tc>
          <w:tcPr>
            <w:tcW w:w="1440" w:type="dxa"/>
          </w:tcPr>
          <w:p w:rsidR="002404A4" w:rsidRDefault="002404A4" w:rsidP="00E81B4F">
            <w:r>
              <w:t>Общ-е</w:t>
            </w:r>
          </w:p>
        </w:tc>
        <w:tc>
          <w:tcPr>
            <w:tcW w:w="1440" w:type="dxa"/>
          </w:tcPr>
          <w:p w:rsidR="002404A4" w:rsidRDefault="002404A4" w:rsidP="00E81B4F">
            <w:r>
              <w:t>50</w:t>
            </w:r>
          </w:p>
        </w:tc>
        <w:tc>
          <w:tcPr>
            <w:tcW w:w="1382" w:type="dxa"/>
          </w:tcPr>
          <w:p w:rsidR="002404A4" w:rsidRDefault="002404A4" w:rsidP="00E81B4F">
            <w:pPr>
              <w:jc w:val="both"/>
            </w:pPr>
            <w:r>
              <w:t>32</w:t>
            </w:r>
          </w:p>
        </w:tc>
        <w:tc>
          <w:tcPr>
            <w:tcW w:w="992" w:type="dxa"/>
          </w:tcPr>
          <w:p w:rsidR="002404A4" w:rsidRDefault="002404A4" w:rsidP="00E81B4F">
            <w:r>
              <w:t>8а</w:t>
            </w:r>
          </w:p>
        </w:tc>
        <w:tc>
          <w:tcPr>
            <w:tcW w:w="1267" w:type="dxa"/>
          </w:tcPr>
          <w:p w:rsidR="002404A4" w:rsidRDefault="002404A4" w:rsidP="00E81B4F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E81B4F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E81B4F" w:rsidRDefault="002404A4" w:rsidP="00E81B4F">
            <w:pPr>
              <w:jc w:val="both"/>
              <w:rPr>
                <w:b/>
              </w:rPr>
            </w:pPr>
            <w:r w:rsidRPr="00E81B4F">
              <w:rPr>
                <w:b/>
              </w:rPr>
              <w:t>Илькаев Арсен Эльмарович</w:t>
            </w:r>
          </w:p>
        </w:tc>
        <w:tc>
          <w:tcPr>
            <w:tcW w:w="1440" w:type="dxa"/>
          </w:tcPr>
          <w:p w:rsidR="002404A4" w:rsidRDefault="002404A4" w:rsidP="00E81B4F">
            <w:r>
              <w:t>Общ-е</w:t>
            </w:r>
          </w:p>
        </w:tc>
        <w:tc>
          <w:tcPr>
            <w:tcW w:w="1440" w:type="dxa"/>
          </w:tcPr>
          <w:p w:rsidR="002404A4" w:rsidRDefault="002404A4" w:rsidP="00E81B4F">
            <w:r>
              <w:t>50</w:t>
            </w:r>
          </w:p>
        </w:tc>
        <w:tc>
          <w:tcPr>
            <w:tcW w:w="1382" w:type="dxa"/>
          </w:tcPr>
          <w:p w:rsidR="002404A4" w:rsidRDefault="002404A4" w:rsidP="00E81B4F">
            <w:pPr>
              <w:jc w:val="both"/>
            </w:pPr>
            <w:r>
              <w:t>31</w:t>
            </w:r>
          </w:p>
        </w:tc>
        <w:tc>
          <w:tcPr>
            <w:tcW w:w="992" w:type="dxa"/>
          </w:tcPr>
          <w:p w:rsidR="002404A4" w:rsidRDefault="002404A4" w:rsidP="00E81B4F">
            <w:r>
              <w:t>8а</w:t>
            </w:r>
          </w:p>
        </w:tc>
        <w:tc>
          <w:tcPr>
            <w:tcW w:w="1267" w:type="dxa"/>
          </w:tcPr>
          <w:p w:rsidR="002404A4" w:rsidRDefault="002404A4" w:rsidP="00E81B4F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E81B4F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E81B4F" w:rsidRDefault="002404A4" w:rsidP="00E81B4F">
            <w:pPr>
              <w:jc w:val="both"/>
              <w:rPr>
                <w:b/>
              </w:rPr>
            </w:pPr>
            <w:r w:rsidRPr="00E81B4F">
              <w:rPr>
                <w:b/>
              </w:rPr>
              <w:t>Амиров Арсен</w:t>
            </w:r>
          </w:p>
        </w:tc>
        <w:tc>
          <w:tcPr>
            <w:tcW w:w="1440" w:type="dxa"/>
          </w:tcPr>
          <w:p w:rsidR="002404A4" w:rsidRDefault="002404A4" w:rsidP="00E81B4F">
            <w:r>
              <w:t>Общ-е</w:t>
            </w:r>
          </w:p>
        </w:tc>
        <w:tc>
          <w:tcPr>
            <w:tcW w:w="1440" w:type="dxa"/>
          </w:tcPr>
          <w:p w:rsidR="002404A4" w:rsidRDefault="002404A4" w:rsidP="00E81B4F">
            <w:r>
              <w:t>50</w:t>
            </w:r>
          </w:p>
        </w:tc>
        <w:tc>
          <w:tcPr>
            <w:tcW w:w="1382" w:type="dxa"/>
          </w:tcPr>
          <w:p w:rsidR="002404A4" w:rsidRDefault="002404A4" w:rsidP="00E81B4F">
            <w:pPr>
              <w:jc w:val="both"/>
            </w:pPr>
            <w:r>
              <w:t>24</w:t>
            </w:r>
          </w:p>
        </w:tc>
        <w:tc>
          <w:tcPr>
            <w:tcW w:w="992" w:type="dxa"/>
          </w:tcPr>
          <w:p w:rsidR="002404A4" w:rsidRDefault="002404A4" w:rsidP="00E81B4F">
            <w:r>
              <w:t>8а</w:t>
            </w:r>
          </w:p>
        </w:tc>
        <w:tc>
          <w:tcPr>
            <w:tcW w:w="1267" w:type="dxa"/>
          </w:tcPr>
          <w:p w:rsidR="002404A4" w:rsidRDefault="002404A4" w:rsidP="00E81B4F">
            <w:r>
              <w:t>Кучукбаева Р.Р.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E81B4F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E81B4F" w:rsidRDefault="002404A4" w:rsidP="00E81B4F">
            <w:pPr>
              <w:jc w:val="both"/>
              <w:rPr>
                <w:b/>
              </w:rPr>
            </w:pPr>
            <w:r>
              <w:rPr>
                <w:b/>
              </w:rPr>
              <w:t>Сорокин Руслан Юрьевич</w:t>
            </w:r>
          </w:p>
        </w:tc>
        <w:tc>
          <w:tcPr>
            <w:tcW w:w="1440" w:type="dxa"/>
          </w:tcPr>
          <w:p w:rsidR="002404A4" w:rsidRPr="003C27C6" w:rsidRDefault="002404A4" w:rsidP="00E81B4F">
            <w:r>
              <w:t>Общ-е</w:t>
            </w:r>
          </w:p>
        </w:tc>
        <w:tc>
          <w:tcPr>
            <w:tcW w:w="1440" w:type="dxa"/>
          </w:tcPr>
          <w:p w:rsidR="002404A4" w:rsidRDefault="002404A4" w:rsidP="00E81B4F">
            <w:r>
              <w:t>27</w:t>
            </w:r>
          </w:p>
        </w:tc>
        <w:tc>
          <w:tcPr>
            <w:tcW w:w="1382" w:type="dxa"/>
          </w:tcPr>
          <w:p w:rsidR="002404A4" w:rsidRDefault="002404A4" w:rsidP="00E81B4F">
            <w:pPr>
              <w:jc w:val="both"/>
            </w:pPr>
            <w:r>
              <w:t>19</w:t>
            </w:r>
          </w:p>
        </w:tc>
        <w:tc>
          <w:tcPr>
            <w:tcW w:w="992" w:type="dxa"/>
          </w:tcPr>
          <w:p w:rsidR="002404A4" w:rsidRDefault="002404A4" w:rsidP="00E81B4F">
            <w:r>
              <w:t>5а</w:t>
            </w:r>
          </w:p>
        </w:tc>
        <w:tc>
          <w:tcPr>
            <w:tcW w:w="1267" w:type="dxa"/>
          </w:tcPr>
          <w:p w:rsidR="002404A4" w:rsidRDefault="002404A4" w:rsidP="00E81B4F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3C27C6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3C27C6">
            <w:pPr>
              <w:jc w:val="both"/>
              <w:rPr>
                <w:b/>
              </w:rPr>
            </w:pPr>
            <w:r>
              <w:rPr>
                <w:b/>
              </w:rPr>
              <w:t>Кариев Родион Марсович</w:t>
            </w:r>
          </w:p>
        </w:tc>
        <w:tc>
          <w:tcPr>
            <w:tcW w:w="1440" w:type="dxa"/>
          </w:tcPr>
          <w:p w:rsidR="002404A4" w:rsidRPr="003C27C6" w:rsidRDefault="002404A4" w:rsidP="003C27C6">
            <w:r>
              <w:t>Общ-е</w:t>
            </w:r>
          </w:p>
        </w:tc>
        <w:tc>
          <w:tcPr>
            <w:tcW w:w="1440" w:type="dxa"/>
          </w:tcPr>
          <w:p w:rsidR="002404A4" w:rsidRDefault="002404A4" w:rsidP="003C27C6">
            <w:r>
              <w:t>27</w:t>
            </w:r>
          </w:p>
        </w:tc>
        <w:tc>
          <w:tcPr>
            <w:tcW w:w="1382" w:type="dxa"/>
          </w:tcPr>
          <w:p w:rsidR="002404A4" w:rsidRDefault="002404A4" w:rsidP="003C27C6">
            <w:pPr>
              <w:jc w:val="both"/>
            </w:pPr>
            <w:r>
              <w:t>19</w:t>
            </w:r>
          </w:p>
        </w:tc>
        <w:tc>
          <w:tcPr>
            <w:tcW w:w="992" w:type="dxa"/>
          </w:tcPr>
          <w:p w:rsidR="002404A4" w:rsidRDefault="002404A4" w:rsidP="003C27C6">
            <w:r>
              <w:t>5а</w:t>
            </w:r>
          </w:p>
        </w:tc>
        <w:tc>
          <w:tcPr>
            <w:tcW w:w="1267" w:type="dxa"/>
          </w:tcPr>
          <w:p w:rsidR="002404A4" w:rsidRDefault="002404A4" w:rsidP="003C27C6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3C27C6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3C27C6">
            <w:pPr>
              <w:jc w:val="both"/>
              <w:rPr>
                <w:b/>
              </w:rPr>
            </w:pPr>
            <w:r>
              <w:rPr>
                <w:b/>
              </w:rPr>
              <w:t>Тагиров Вадим Эльвирович</w:t>
            </w:r>
          </w:p>
        </w:tc>
        <w:tc>
          <w:tcPr>
            <w:tcW w:w="1440" w:type="dxa"/>
          </w:tcPr>
          <w:p w:rsidR="002404A4" w:rsidRPr="003C27C6" w:rsidRDefault="002404A4" w:rsidP="003C27C6">
            <w:r>
              <w:t>Общ-е</w:t>
            </w:r>
          </w:p>
        </w:tc>
        <w:tc>
          <w:tcPr>
            <w:tcW w:w="1440" w:type="dxa"/>
          </w:tcPr>
          <w:p w:rsidR="002404A4" w:rsidRDefault="002404A4" w:rsidP="003C27C6">
            <w:r>
              <w:t>27</w:t>
            </w:r>
          </w:p>
        </w:tc>
        <w:tc>
          <w:tcPr>
            <w:tcW w:w="1382" w:type="dxa"/>
          </w:tcPr>
          <w:p w:rsidR="002404A4" w:rsidRDefault="002404A4" w:rsidP="003C27C6">
            <w:pPr>
              <w:jc w:val="both"/>
            </w:pPr>
            <w:r>
              <w:t>18</w:t>
            </w:r>
          </w:p>
        </w:tc>
        <w:tc>
          <w:tcPr>
            <w:tcW w:w="992" w:type="dxa"/>
          </w:tcPr>
          <w:p w:rsidR="002404A4" w:rsidRDefault="002404A4" w:rsidP="003C27C6">
            <w:r>
              <w:t>5а</w:t>
            </w:r>
          </w:p>
        </w:tc>
        <w:tc>
          <w:tcPr>
            <w:tcW w:w="1267" w:type="dxa"/>
          </w:tcPr>
          <w:p w:rsidR="002404A4" w:rsidRDefault="002404A4" w:rsidP="003C27C6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3C27C6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3C27C6">
            <w:pPr>
              <w:jc w:val="both"/>
              <w:rPr>
                <w:b/>
              </w:rPr>
            </w:pPr>
            <w:r>
              <w:rPr>
                <w:b/>
              </w:rPr>
              <w:t>Дускаева Арина Вадимовна</w:t>
            </w:r>
          </w:p>
        </w:tc>
        <w:tc>
          <w:tcPr>
            <w:tcW w:w="1440" w:type="dxa"/>
          </w:tcPr>
          <w:p w:rsidR="002404A4" w:rsidRPr="003C27C6" w:rsidRDefault="002404A4" w:rsidP="003C27C6">
            <w:r>
              <w:t>Общ-е</w:t>
            </w:r>
          </w:p>
        </w:tc>
        <w:tc>
          <w:tcPr>
            <w:tcW w:w="1440" w:type="dxa"/>
          </w:tcPr>
          <w:p w:rsidR="002404A4" w:rsidRDefault="002404A4" w:rsidP="003C27C6">
            <w:r>
              <w:t>27</w:t>
            </w:r>
          </w:p>
        </w:tc>
        <w:tc>
          <w:tcPr>
            <w:tcW w:w="1382" w:type="dxa"/>
          </w:tcPr>
          <w:p w:rsidR="002404A4" w:rsidRDefault="002404A4" w:rsidP="003C27C6">
            <w:pPr>
              <w:jc w:val="both"/>
            </w:pPr>
            <w:r>
              <w:t>18</w:t>
            </w:r>
          </w:p>
        </w:tc>
        <w:tc>
          <w:tcPr>
            <w:tcW w:w="992" w:type="dxa"/>
          </w:tcPr>
          <w:p w:rsidR="002404A4" w:rsidRDefault="002404A4" w:rsidP="003C27C6">
            <w:r>
              <w:t>5а</w:t>
            </w:r>
          </w:p>
        </w:tc>
        <w:tc>
          <w:tcPr>
            <w:tcW w:w="1267" w:type="dxa"/>
          </w:tcPr>
          <w:p w:rsidR="002404A4" w:rsidRDefault="002404A4" w:rsidP="003C27C6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3C27C6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3C27C6">
            <w:pPr>
              <w:jc w:val="both"/>
              <w:rPr>
                <w:b/>
              </w:rPr>
            </w:pPr>
            <w:r>
              <w:rPr>
                <w:b/>
              </w:rPr>
              <w:t>Дусакова Эделина Эдуардовна</w:t>
            </w:r>
          </w:p>
        </w:tc>
        <w:tc>
          <w:tcPr>
            <w:tcW w:w="1440" w:type="dxa"/>
          </w:tcPr>
          <w:p w:rsidR="002404A4" w:rsidRPr="003C27C6" w:rsidRDefault="002404A4" w:rsidP="003C27C6">
            <w:r>
              <w:t>Общ-е</w:t>
            </w:r>
          </w:p>
        </w:tc>
        <w:tc>
          <w:tcPr>
            <w:tcW w:w="1440" w:type="dxa"/>
          </w:tcPr>
          <w:p w:rsidR="002404A4" w:rsidRDefault="002404A4" w:rsidP="003C27C6">
            <w:r>
              <w:t>27</w:t>
            </w:r>
          </w:p>
        </w:tc>
        <w:tc>
          <w:tcPr>
            <w:tcW w:w="1382" w:type="dxa"/>
          </w:tcPr>
          <w:p w:rsidR="002404A4" w:rsidRDefault="002404A4" w:rsidP="003C27C6">
            <w:pPr>
              <w:jc w:val="both"/>
            </w:pPr>
            <w:r>
              <w:t>15</w:t>
            </w:r>
          </w:p>
        </w:tc>
        <w:tc>
          <w:tcPr>
            <w:tcW w:w="992" w:type="dxa"/>
          </w:tcPr>
          <w:p w:rsidR="002404A4" w:rsidRDefault="002404A4" w:rsidP="003C27C6">
            <w:r>
              <w:t>5а</w:t>
            </w:r>
          </w:p>
        </w:tc>
        <w:tc>
          <w:tcPr>
            <w:tcW w:w="1267" w:type="dxa"/>
          </w:tcPr>
          <w:p w:rsidR="002404A4" w:rsidRDefault="002404A4" w:rsidP="003C27C6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3C27C6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3C27C6">
            <w:pPr>
              <w:jc w:val="both"/>
              <w:rPr>
                <w:b/>
              </w:rPr>
            </w:pPr>
            <w:r>
              <w:rPr>
                <w:b/>
              </w:rPr>
              <w:t>Дьяков Данил Дамирович</w:t>
            </w:r>
          </w:p>
        </w:tc>
        <w:tc>
          <w:tcPr>
            <w:tcW w:w="1440" w:type="dxa"/>
          </w:tcPr>
          <w:p w:rsidR="002404A4" w:rsidRPr="003C27C6" w:rsidRDefault="002404A4" w:rsidP="003C27C6">
            <w:r>
              <w:t>Общ-е</w:t>
            </w:r>
          </w:p>
        </w:tc>
        <w:tc>
          <w:tcPr>
            <w:tcW w:w="1440" w:type="dxa"/>
          </w:tcPr>
          <w:p w:rsidR="002404A4" w:rsidRDefault="002404A4" w:rsidP="003C27C6">
            <w:r>
              <w:t>27</w:t>
            </w:r>
          </w:p>
        </w:tc>
        <w:tc>
          <w:tcPr>
            <w:tcW w:w="1382" w:type="dxa"/>
          </w:tcPr>
          <w:p w:rsidR="002404A4" w:rsidRDefault="002404A4" w:rsidP="003C27C6">
            <w:pPr>
              <w:jc w:val="both"/>
            </w:pPr>
            <w:r>
              <w:t>14</w:t>
            </w:r>
          </w:p>
        </w:tc>
        <w:tc>
          <w:tcPr>
            <w:tcW w:w="992" w:type="dxa"/>
          </w:tcPr>
          <w:p w:rsidR="002404A4" w:rsidRDefault="002404A4" w:rsidP="003C27C6">
            <w:r>
              <w:t>5а</w:t>
            </w:r>
          </w:p>
        </w:tc>
        <w:tc>
          <w:tcPr>
            <w:tcW w:w="1267" w:type="dxa"/>
          </w:tcPr>
          <w:p w:rsidR="002404A4" w:rsidRDefault="002404A4" w:rsidP="003C27C6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3C27C6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3C27C6">
            <w:pPr>
              <w:jc w:val="both"/>
              <w:rPr>
                <w:b/>
              </w:rPr>
            </w:pPr>
            <w:r>
              <w:rPr>
                <w:b/>
              </w:rPr>
              <w:t>Сарманаев Денис Альбертович</w:t>
            </w:r>
          </w:p>
        </w:tc>
        <w:tc>
          <w:tcPr>
            <w:tcW w:w="1440" w:type="dxa"/>
          </w:tcPr>
          <w:p w:rsidR="002404A4" w:rsidRPr="003C27C6" w:rsidRDefault="002404A4" w:rsidP="003C27C6">
            <w:r>
              <w:t>Общ-е</w:t>
            </w:r>
          </w:p>
        </w:tc>
        <w:tc>
          <w:tcPr>
            <w:tcW w:w="1440" w:type="dxa"/>
          </w:tcPr>
          <w:p w:rsidR="002404A4" w:rsidRDefault="002404A4" w:rsidP="003C27C6">
            <w:r>
              <w:t>27</w:t>
            </w:r>
          </w:p>
        </w:tc>
        <w:tc>
          <w:tcPr>
            <w:tcW w:w="1382" w:type="dxa"/>
          </w:tcPr>
          <w:p w:rsidR="002404A4" w:rsidRDefault="002404A4" w:rsidP="003C27C6">
            <w:pPr>
              <w:jc w:val="both"/>
            </w:pPr>
            <w:r>
              <w:t>13</w:t>
            </w:r>
          </w:p>
        </w:tc>
        <w:tc>
          <w:tcPr>
            <w:tcW w:w="992" w:type="dxa"/>
          </w:tcPr>
          <w:p w:rsidR="002404A4" w:rsidRDefault="002404A4" w:rsidP="003C27C6">
            <w:r>
              <w:t>5а</w:t>
            </w:r>
          </w:p>
        </w:tc>
        <w:tc>
          <w:tcPr>
            <w:tcW w:w="1267" w:type="dxa"/>
          </w:tcPr>
          <w:p w:rsidR="002404A4" w:rsidRDefault="002404A4" w:rsidP="003C27C6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3C27C6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3C27C6">
            <w:pPr>
              <w:jc w:val="both"/>
              <w:rPr>
                <w:b/>
              </w:rPr>
            </w:pPr>
            <w:r>
              <w:rPr>
                <w:b/>
              </w:rPr>
              <w:t>Абдулова Айгуль Ильдаровна</w:t>
            </w:r>
          </w:p>
        </w:tc>
        <w:tc>
          <w:tcPr>
            <w:tcW w:w="1440" w:type="dxa"/>
          </w:tcPr>
          <w:p w:rsidR="002404A4" w:rsidRPr="003C27C6" w:rsidRDefault="002404A4" w:rsidP="003C27C6">
            <w:r>
              <w:t>Общ-е</w:t>
            </w:r>
          </w:p>
        </w:tc>
        <w:tc>
          <w:tcPr>
            <w:tcW w:w="1440" w:type="dxa"/>
          </w:tcPr>
          <w:p w:rsidR="002404A4" w:rsidRDefault="002404A4" w:rsidP="003C27C6">
            <w:r>
              <w:t>27</w:t>
            </w:r>
          </w:p>
        </w:tc>
        <w:tc>
          <w:tcPr>
            <w:tcW w:w="1382" w:type="dxa"/>
          </w:tcPr>
          <w:p w:rsidR="002404A4" w:rsidRDefault="002404A4" w:rsidP="003C27C6">
            <w:pPr>
              <w:jc w:val="both"/>
            </w:pPr>
            <w:r>
              <w:t>11</w:t>
            </w:r>
          </w:p>
        </w:tc>
        <w:tc>
          <w:tcPr>
            <w:tcW w:w="992" w:type="dxa"/>
          </w:tcPr>
          <w:p w:rsidR="002404A4" w:rsidRDefault="002404A4" w:rsidP="003C27C6">
            <w:r>
              <w:t>5а</w:t>
            </w:r>
          </w:p>
        </w:tc>
        <w:tc>
          <w:tcPr>
            <w:tcW w:w="1267" w:type="dxa"/>
          </w:tcPr>
          <w:p w:rsidR="002404A4" w:rsidRDefault="002404A4" w:rsidP="003C27C6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0E1472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0E1472" w:rsidRDefault="002404A4" w:rsidP="000E1472">
            <w:pPr>
              <w:jc w:val="both"/>
              <w:rPr>
                <w:b/>
              </w:rPr>
            </w:pPr>
            <w:r w:rsidRPr="000E1472">
              <w:rPr>
                <w:b/>
              </w:rPr>
              <w:t>Муратова Дина Самиковна</w:t>
            </w:r>
          </w:p>
        </w:tc>
        <w:tc>
          <w:tcPr>
            <w:tcW w:w="1440" w:type="dxa"/>
          </w:tcPr>
          <w:p w:rsidR="002404A4" w:rsidRDefault="002404A4" w:rsidP="000E1472">
            <w:r>
              <w:t>Общ-е</w:t>
            </w:r>
          </w:p>
        </w:tc>
        <w:tc>
          <w:tcPr>
            <w:tcW w:w="1440" w:type="dxa"/>
          </w:tcPr>
          <w:p w:rsidR="002404A4" w:rsidRDefault="002404A4" w:rsidP="000E1472">
            <w:r>
              <w:t>35</w:t>
            </w:r>
          </w:p>
        </w:tc>
        <w:tc>
          <w:tcPr>
            <w:tcW w:w="1382" w:type="dxa"/>
          </w:tcPr>
          <w:p w:rsidR="002404A4" w:rsidRDefault="002404A4" w:rsidP="000E1472">
            <w:pPr>
              <w:jc w:val="both"/>
            </w:pPr>
            <w:r>
              <w:t>29</w:t>
            </w:r>
          </w:p>
        </w:tc>
        <w:tc>
          <w:tcPr>
            <w:tcW w:w="992" w:type="dxa"/>
          </w:tcPr>
          <w:p w:rsidR="002404A4" w:rsidRDefault="002404A4" w:rsidP="000E1472">
            <w:r>
              <w:t>6в</w:t>
            </w:r>
          </w:p>
        </w:tc>
        <w:tc>
          <w:tcPr>
            <w:tcW w:w="1267" w:type="dxa"/>
          </w:tcPr>
          <w:p w:rsidR="002404A4" w:rsidRDefault="002404A4" w:rsidP="000E1472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0E1472">
            <w:pPr>
              <w:pStyle w:val="1"/>
              <w:numPr>
                <w:ilvl w:val="0"/>
                <w:numId w:val="1"/>
              </w:numPr>
              <w:jc w:val="both"/>
            </w:pPr>
            <w:r>
              <w:t>Ку</w:t>
            </w:r>
          </w:p>
        </w:tc>
        <w:tc>
          <w:tcPr>
            <w:tcW w:w="2897" w:type="dxa"/>
          </w:tcPr>
          <w:p w:rsidR="002404A4" w:rsidRPr="000E1472" w:rsidRDefault="002404A4" w:rsidP="000E1472">
            <w:pPr>
              <w:jc w:val="both"/>
              <w:rPr>
                <w:b/>
              </w:rPr>
            </w:pPr>
            <w:r w:rsidRPr="000E1472">
              <w:rPr>
                <w:b/>
              </w:rPr>
              <w:t>Демина Ангелина Иосифовна</w:t>
            </w:r>
          </w:p>
        </w:tc>
        <w:tc>
          <w:tcPr>
            <w:tcW w:w="1440" w:type="dxa"/>
          </w:tcPr>
          <w:p w:rsidR="002404A4" w:rsidRDefault="002404A4" w:rsidP="000E1472">
            <w:r>
              <w:t>Общ-е</w:t>
            </w:r>
          </w:p>
        </w:tc>
        <w:tc>
          <w:tcPr>
            <w:tcW w:w="1440" w:type="dxa"/>
          </w:tcPr>
          <w:p w:rsidR="002404A4" w:rsidRDefault="002404A4" w:rsidP="000E1472">
            <w:r>
              <w:t>35</w:t>
            </w:r>
          </w:p>
        </w:tc>
        <w:tc>
          <w:tcPr>
            <w:tcW w:w="1382" w:type="dxa"/>
          </w:tcPr>
          <w:p w:rsidR="002404A4" w:rsidRDefault="002404A4" w:rsidP="000E1472">
            <w:pPr>
              <w:jc w:val="both"/>
            </w:pPr>
            <w:r>
              <w:t>30</w:t>
            </w:r>
          </w:p>
        </w:tc>
        <w:tc>
          <w:tcPr>
            <w:tcW w:w="992" w:type="dxa"/>
          </w:tcPr>
          <w:p w:rsidR="002404A4" w:rsidRDefault="002404A4" w:rsidP="000E1472">
            <w:r>
              <w:t>6в</w:t>
            </w:r>
          </w:p>
        </w:tc>
        <w:tc>
          <w:tcPr>
            <w:tcW w:w="1267" w:type="dxa"/>
          </w:tcPr>
          <w:p w:rsidR="002404A4" w:rsidRDefault="002404A4" w:rsidP="000E1472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0E1472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0E1472" w:rsidRDefault="002404A4" w:rsidP="000E1472">
            <w:pPr>
              <w:jc w:val="both"/>
              <w:rPr>
                <w:b/>
              </w:rPr>
            </w:pPr>
            <w:r w:rsidRPr="000E1472">
              <w:rPr>
                <w:b/>
              </w:rPr>
              <w:t>Габдушева Алина Айнуровна</w:t>
            </w:r>
          </w:p>
        </w:tc>
        <w:tc>
          <w:tcPr>
            <w:tcW w:w="1440" w:type="dxa"/>
          </w:tcPr>
          <w:p w:rsidR="002404A4" w:rsidRDefault="002404A4" w:rsidP="000E1472">
            <w:r>
              <w:t>Общ-е</w:t>
            </w:r>
          </w:p>
        </w:tc>
        <w:tc>
          <w:tcPr>
            <w:tcW w:w="1440" w:type="dxa"/>
          </w:tcPr>
          <w:p w:rsidR="002404A4" w:rsidRDefault="002404A4" w:rsidP="000E1472"/>
        </w:tc>
        <w:tc>
          <w:tcPr>
            <w:tcW w:w="1382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992" w:type="dxa"/>
          </w:tcPr>
          <w:p w:rsidR="002404A4" w:rsidRDefault="002404A4" w:rsidP="000E1472">
            <w:r>
              <w:t>6б</w:t>
            </w:r>
          </w:p>
        </w:tc>
        <w:tc>
          <w:tcPr>
            <w:tcW w:w="1267" w:type="dxa"/>
          </w:tcPr>
          <w:p w:rsidR="002404A4" w:rsidRDefault="002404A4" w:rsidP="000E1472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0E1472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0E1472" w:rsidRDefault="002404A4" w:rsidP="000E1472">
            <w:pPr>
              <w:jc w:val="both"/>
              <w:rPr>
                <w:b/>
              </w:rPr>
            </w:pPr>
            <w:r w:rsidRPr="000E1472">
              <w:rPr>
                <w:b/>
              </w:rPr>
              <w:t>Мансурова ГузалияАйдаровна</w:t>
            </w:r>
          </w:p>
        </w:tc>
        <w:tc>
          <w:tcPr>
            <w:tcW w:w="1440" w:type="dxa"/>
          </w:tcPr>
          <w:p w:rsidR="002404A4" w:rsidRDefault="002404A4" w:rsidP="000E1472">
            <w:r>
              <w:t>Общ-е</w:t>
            </w:r>
          </w:p>
        </w:tc>
        <w:tc>
          <w:tcPr>
            <w:tcW w:w="1440" w:type="dxa"/>
          </w:tcPr>
          <w:p w:rsidR="002404A4" w:rsidRDefault="002404A4" w:rsidP="000E1472">
            <w:pPr>
              <w:tabs>
                <w:tab w:val="left" w:pos="780"/>
              </w:tabs>
            </w:pPr>
            <w:r>
              <w:t>24</w:t>
            </w:r>
          </w:p>
        </w:tc>
        <w:tc>
          <w:tcPr>
            <w:tcW w:w="1382" w:type="dxa"/>
          </w:tcPr>
          <w:p w:rsidR="002404A4" w:rsidRDefault="002404A4" w:rsidP="000E1472">
            <w:pPr>
              <w:jc w:val="both"/>
            </w:pPr>
            <w:r>
              <w:t>54</w:t>
            </w:r>
          </w:p>
        </w:tc>
        <w:tc>
          <w:tcPr>
            <w:tcW w:w="992" w:type="dxa"/>
          </w:tcPr>
          <w:p w:rsidR="002404A4" w:rsidRDefault="002404A4" w:rsidP="000E1472">
            <w:r>
              <w:t>11а</w:t>
            </w:r>
          </w:p>
        </w:tc>
        <w:tc>
          <w:tcPr>
            <w:tcW w:w="1267" w:type="dxa"/>
          </w:tcPr>
          <w:p w:rsidR="002404A4" w:rsidRDefault="002404A4" w:rsidP="000E1472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0E1472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Pr="000E1472" w:rsidRDefault="002404A4" w:rsidP="000E1472">
            <w:pPr>
              <w:jc w:val="both"/>
              <w:rPr>
                <w:b/>
              </w:rPr>
            </w:pPr>
            <w:r w:rsidRPr="000E1472">
              <w:rPr>
                <w:b/>
              </w:rPr>
              <w:t>Рангулова Диана Ильфатовна</w:t>
            </w:r>
          </w:p>
        </w:tc>
        <w:tc>
          <w:tcPr>
            <w:tcW w:w="1440" w:type="dxa"/>
          </w:tcPr>
          <w:p w:rsidR="002404A4" w:rsidRDefault="002404A4" w:rsidP="000E1472">
            <w:r>
              <w:t>Общ-е</w:t>
            </w:r>
          </w:p>
        </w:tc>
        <w:tc>
          <w:tcPr>
            <w:tcW w:w="1440" w:type="dxa"/>
          </w:tcPr>
          <w:p w:rsidR="002404A4" w:rsidRDefault="002404A4" w:rsidP="000E1472">
            <w:pPr>
              <w:tabs>
                <w:tab w:val="left" w:pos="795"/>
              </w:tabs>
            </w:pPr>
            <w:r>
              <w:t>16</w:t>
            </w:r>
          </w:p>
        </w:tc>
        <w:tc>
          <w:tcPr>
            <w:tcW w:w="1382" w:type="dxa"/>
          </w:tcPr>
          <w:p w:rsidR="002404A4" w:rsidRDefault="002404A4" w:rsidP="000E1472">
            <w:pPr>
              <w:jc w:val="both"/>
            </w:pPr>
            <w:r>
              <w:t>54</w:t>
            </w:r>
          </w:p>
        </w:tc>
        <w:tc>
          <w:tcPr>
            <w:tcW w:w="992" w:type="dxa"/>
          </w:tcPr>
          <w:p w:rsidR="002404A4" w:rsidRDefault="002404A4" w:rsidP="000E1472">
            <w:r>
              <w:t>11а</w:t>
            </w:r>
          </w:p>
        </w:tc>
        <w:tc>
          <w:tcPr>
            <w:tcW w:w="1267" w:type="dxa"/>
          </w:tcPr>
          <w:p w:rsidR="002404A4" w:rsidRDefault="002404A4" w:rsidP="000E1472">
            <w:r>
              <w:t>Валитова Г. З.</w:t>
            </w:r>
          </w:p>
        </w:tc>
      </w:tr>
      <w:tr w:rsidR="002404A4" w:rsidTr="00FA2730">
        <w:tc>
          <w:tcPr>
            <w:tcW w:w="752" w:type="dxa"/>
          </w:tcPr>
          <w:p w:rsidR="002404A4" w:rsidRDefault="002404A4" w:rsidP="000E1472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1440" w:type="dxa"/>
          </w:tcPr>
          <w:p w:rsidR="002404A4" w:rsidRDefault="002404A4" w:rsidP="000E1472"/>
        </w:tc>
        <w:tc>
          <w:tcPr>
            <w:tcW w:w="1440" w:type="dxa"/>
          </w:tcPr>
          <w:p w:rsidR="002404A4" w:rsidRDefault="002404A4" w:rsidP="000E1472"/>
        </w:tc>
        <w:tc>
          <w:tcPr>
            <w:tcW w:w="1382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992" w:type="dxa"/>
          </w:tcPr>
          <w:p w:rsidR="002404A4" w:rsidRDefault="002404A4" w:rsidP="000E1472"/>
        </w:tc>
        <w:tc>
          <w:tcPr>
            <w:tcW w:w="1267" w:type="dxa"/>
          </w:tcPr>
          <w:p w:rsidR="002404A4" w:rsidRDefault="002404A4" w:rsidP="000E1472"/>
        </w:tc>
      </w:tr>
      <w:tr w:rsidR="002404A4" w:rsidTr="00FA2730">
        <w:tc>
          <w:tcPr>
            <w:tcW w:w="752" w:type="dxa"/>
          </w:tcPr>
          <w:p w:rsidR="002404A4" w:rsidRDefault="002404A4" w:rsidP="000E1472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1440" w:type="dxa"/>
          </w:tcPr>
          <w:p w:rsidR="002404A4" w:rsidRDefault="002404A4" w:rsidP="000E1472"/>
        </w:tc>
        <w:tc>
          <w:tcPr>
            <w:tcW w:w="1440" w:type="dxa"/>
          </w:tcPr>
          <w:p w:rsidR="002404A4" w:rsidRDefault="002404A4" w:rsidP="000E1472"/>
        </w:tc>
        <w:tc>
          <w:tcPr>
            <w:tcW w:w="1382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992" w:type="dxa"/>
          </w:tcPr>
          <w:p w:rsidR="002404A4" w:rsidRDefault="002404A4" w:rsidP="000E1472"/>
        </w:tc>
        <w:tc>
          <w:tcPr>
            <w:tcW w:w="1267" w:type="dxa"/>
          </w:tcPr>
          <w:p w:rsidR="002404A4" w:rsidRDefault="002404A4" w:rsidP="000E1472"/>
        </w:tc>
      </w:tr>
      <w:tr w:rsidR="002404A4" w:rsidTr="00FA2730">
        <w:tc>
          <w:tcPr>
            <w:tcW w:w="752" w:type="dxa"/>
          </w:tcPr>
          <w:p w:rsidR="002404A4" w:rsidRDefault="002404A4" w:rsidP="000E1472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1440" w:type="dxa"/>
          </w:tcPr>
          <w:p w:rsidR="002404A4" w:rsidRDefault="002404A4" w:rsidP="000E1472"/>
        </w:tc>
        <w:tc>
          <w:tcPr>
            <w:tcW w:w="1440" w:type="dxa"/>
          </w:tcPr>
          <w:p w:rsidR="002404A4" w:rsidRDefault="002404A4" w:rsidP="000E1472"/>
        </w:tc>
        <w:tc>
          <w:tcPr>
            <w:tcW w:w="1382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992" w:type="dxa"/>
          </w:tcPr>
          <w:p w:rsidR="002404A4" w:rsidRDefault="002404A4" w:rsidP="000E1472"/>
        </w:tc>
        <w:tc>
          <w:tcPr>
            <w:tcW w:w="1267" w:type="dxa"/>
          </w:tcPr>
          <w:p w:rsidR="002404A4" w:rsidRDefault="002404A4" w:rsidP="000E1472"/>
        </w:tc>
      </w:tr>
      <w:tr w:rsidR="002404A4" w:rsidTr="00FA2730">
        <w:tc>
          <w:tcPr>
            <w:tcW w:w="752" w:type="dxa"/>
          </w:tcPr>
          <w:p w:rsidR="002404A4" w:rsidRDefault="002404A4" w:rsidP="000E1472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1440" w:type="dxa"/>
          </w:tcPr>
          <w:p w:rsidR="002404A4" w:rsidRDefault="002404A4" w:rsidP="000E1472"/>
        </w:tc>
        <w:tc>
          <w:tcPr>
            <w:tcW w:w="1440" w:type="dxa"/>
          </w:tcPr>
          <w:p w:rsidR="002404A4" w:rsidRDefault="002404A4" w:rsidP="000E1472"/>
        </w:tc>
        <w:tc>
          <w:tcPr>
            <w:tcW w:w="1382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992" w:type="dxa"/>
          </w:tcPr>
          <w:p w:rsidR="002404A4" w:rsidRDefault="002404A4" w:rsidP="000E1472"/>
        </w:tc>
        <w:tc>
          <w:tcPr>
            <w:tcW w:w="1267" w:type="dxa"/>
          </w:tcPr>
          <w:p w:rsidR="002404A4" w:rsidRDefault="002404A4" w:rsidP="000E1472"/>
        </w:tc>
      </w:tr>
      <w:tr w:rsidR="002404A4" w:rsidTr="00FA2730">
        <w:tc>
          <w:tcPr>
            <w:tcW w:w="752" w:type="dxa"/>
          </w:tcPr>
          <w:p w:rsidR="002404A4" w:rsidRDefault="002404A4" w:rsidP="000E1472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1440" w:type="dxa"/>
          </w:tcPr>
          <w:p w:rsidR="002404A4" w:rsidRDefault="002404A4" w:rsidP="000E1472"/>
        </w:tc>
        <w:tc>
          <w:tcPr>
            <w:tcW w:w="1440" w:type="dxa"/>
          </w:tcPr>
          <w:p w:rsidR="002404A4" w:rsidRDefault="002404A4" w:rsidP="000E1472"/>
        </w:tc>
        <w:tc>
          <w:tcPr>
            <w:tcW w:w="1382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992" w:type="dxa"/>
          </w:tcPr>
          <w:p w:rsidR="002404A4" w:rsidRDefault="002404A4" w:rsidP="000E1472"/>
        </w:tc>
        <w:tc>
          <w:tcPr>
            <w:tcW w:w="1267" w:type="dxa"/>
          </w:tcPr>
          <w:p w:rsidR="002404A4" w:rsidRDefault="002404A4" w:rsidP="000E1472"/>
        </w:tc>
      </w:tr>
      <w:tr w:rsidR="002404A4" w:rsidTr="00FA2730">
        <w:tc>
          <w:tcPr>
            <w:tcW w:w="752" w:type="dxa"/>
          </w:tcPr>
          <w:p w:rsidR="002404A4" w:rsidRDefault="002404A4" w:rsidP="000E1472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1440" w:type="dxa"/>
          </w:tcPr>
          <w:p w:rsidR="002404A4" w:rsidRDefault="002404A4" w:rsidP="000E1472"/>
        </w:tc>
        <w:tc>
          <w:tcPr>
            <w:tcW w:w="1440" w:type="dxa"/>
          </w:tcPr>
          <w:p w:rsidR="002404A4" w:rsidRDefault="002404A4" w:rsidP="000E1472"/>
        </w:tc>
        <w:tc>
          <w:tcPr>
            <w:tcW w:w="1382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992" w:type="dxa"/>
          </w:tcPr>
          <w:p w:rsidR="002404A4" w:rsidRDefault="002404A4" w:rsidP="000E1472"/>
        </w:tc>
        <w:tc>
          <w:tcPr>
            <w:tcW w:w="1267" w:type="dxa"/>
          </w:tcPr>
          <w:p w:rsidR="002404A4" w:rsidRDefault="002404A4" w:rsidP="000E1472"/>
        </w:tc>
      </w:tr>
      <w:tr w:rsidR="002404A4" w:rsidTr="00FA2730">
        <w:tc>
          <w:tcPr>
            <w:tcW w:w="752" w:type="dxa"/>
          </w:tcPr>
          <w:p w:rsidR="002404A4" w:rsidRDefault="002404A4" w:rsidP="000E1472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1440" w:type="dxa"/>
          </w:tcPr>
          <w:p w:rsidR="002404A4" w:rsidRDefault="002404A4" w:rsidP="000E1472"/>
        </w:tc>
        <w:tc>
          <w:tcPr>
            <w:tcW w:w="1440" w:type="dxa"/>
          </w:tcPr>
          <w:p w:rsidR="002404A4" w:rsidRDefault="002404A4" w:rsidP="000E1472"/>
        </w:tc>
        <w:tc>
          <w:tcPr>
            <w:tcW w:w="1382" w:type="dxa"/>
          </w:tcPr>
          <w:p w:rsidR="002404A4" w:rsidRDefault="002404A4" w:rsidP="000E1472">
            <w:pPr>
              <w:jc w:val="both"/>
            </w:pPr>
          </w:p>
        </w:tc>
        <w:tc>
          <w:tcPr>
            <w:tcW w:w="992" w:type="dxa"/>
          </w:tcPr>
          <w:p w:rsidR="002404A4" w:rsidRDefault="002404A4" w:rsidP="000E1472"/>
        </w:tc>
        <w:tc>
          <w:tcPr>
            <w:tcW w:w="1267" w:type="dxa"/>
          </w:tcPr>
          <w:p w:rsidR="002404A4" w:rsidRDefault="002404A4" w:rsidP="000E1472"/>
        </w:tc>
      </w:tr>
    </w:tbl>
    <w:p w:rsidR="002404A4" w:rsidRDefault="002404A4"/>
    <w:sectPr w:rsidR="002404A4" w:rsidSect="003D3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20ED4"/>
    <w:multiLevelType w:val="hybridMultilevel"/>
    <w:tmpl w:val="39DC3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8C8"/>
    <w:rsid w:val="000E1472"/>
    <w:rsid w:val="0018517E"/>
    <w:rsid w:val="001B0AB6"/>
    <w:rsid w:val="002404A4"/>
    <w:rsid w:val="00241073"/>
    <w:rsid w:val="00261A0D"/>
    <w:rsid w:val="00324D20"/>
    <w:rsid w:val="003823E7"/>
    <w:rsid w:val="003C27C6"/>
    <w:rsid w:val="003D30EF"/>
    <w:rsid w:val="004B5E29"/>
    <w:rsid w:val="004C3EA9"/>
    <w:rsid w:val="00531561"/>
    <w:rsid w:val="005D4C65"/>
    <w:rsid w:val="0064084A"/>
    <w:rsid w:val="007F0CA9"/>
    <w:rsid w:val="00920368"/>
    <w:rsid w:val="00953406"/>
    <w:rsid w:val="00957E35"/>
    <w:rsid w:val="00AE28C8"/>
    <w:rsid w:val="00C66ED9"/>
    <w:rsid w:val="00CE5AE0"/>
    <w:rsid w:val="00D120E2"/>
    <w:rsid w:val="00E37734"/>
    <w:rsid w:val="00E81B4F"/>
    <w:rsid w:val="00EA2C6C"/>
    <w:rsid w:val="00F2051B"/>
    <w:rsid w:val="00F94FEC"/>
    <w:rsid w:val="00FA2730"/>
    <w:rsid w:val="00FA4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84A"/>
    <w:rPr>
      <w:rFonts w:ascii="Times New Roman" w:eastAsia="MS Mincho" w:hAnsi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64084A"/>
    <w:pPr>
      <w:ind w:left="720"/>
      <w:contextualSpacing/>
    </w:pPr>
    <w:rPr>
      <w:rFonts w:eastAsia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9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</TotalTime>
  <Pages>4</Pages>
  <Words>522</Words>
  <Characters>2982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210-компьютер2</dc:creator>
  <cp:keywords/>
  <dc:description/>
  <cp:lastModifiedBy>210комп3</cp:lastModifiedBy>
  <cp:revision>10</cp:revision>
  <dcterms:created xsi:type="dcterms:W3CDTF">2017-09-28T07:06:00Z</dcterms:created>
  <dcterms:modified xsi:type="dcterms:W3CDTF">2018-09-25T09:12:00Z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-1895712976</vt:i4>
  </property>
</Properties>
</file>