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58F" w:rsidRPr="00BF6766" w:rsidRDefault="0069058F">
      <w:pPr>
        <w:rPr>
          <w:sz w:val="24"/>
          <w:szCs w:val="24"/>
        </w:rPr>
      </w:pPr>
      <w:r w:rsidRPr="00BF6766">
        <w:rPr>
          <w:sz w:val="24"/>
          <w:szCs w:val="24"/>
        </w:rPr>
        <w:t>МБОУ «Бардымская  СОШ №2»</w:t>
      </w:r>
    </w:p>
    <w:p w:rsidR="0069058F" w:rsidRPr="00BF6766" w:rsidRDefault="0069058F">
      <w:pPr>
        <w:rPr>
          <w:sz w:val="24"/>
          <w:szCs w:val="24"/>
        </w:rPr>
      </w:pPr>
      <w:r w:rsidRPr="00BF6766">
        <w:rPr>
          <w:sz w:val="24"/>
          <w:szCs w:val="24"/>
        </w:rPr>
        <w:t xml:space="preserve">Протокол проведения школьного этапа олимпиады по </w:t>
      </w:r>
      <w:r>
        <w:rPr>
          <w:sz w:val="24"/>
          <w:szCs w:val="24"/>
        </w:rPr>
        <w:t>литературе</w:t>
      </w:r>
    </w:p>
    <w:p w:rsidR="0069058F" w:rsidRPr="00BF6766" w:rsidRDefault="0069058F">
      <w:pPr>
        <w:rPr>
          <w:sz w:val="24"/>
          <w:szCs w:val="24"/>
        </w:rPr>
      </w:pPr>
      <w:r w:rsidRPr="00BF6766">
        <w:rPr>
          <w:sz w:val="24"/>
          <w:szCs w:val="24"/>
        </w:rPr>
        <w:t>2018-2019 учебный год</w:t>
      </w:r>
    </w:p>
    <w:tbl>
      <w:tblPr>
        <w:tblW w:w="9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6"/>
        <w:gridCol w:w="3444"/>
        <w:gridCol w:w="1220"/>
        <w:gridCol w:w="1234"/>
        <w:gridCol w:w="841"/>
        <w:gridCol w:w="705"/>
        <w:gridCol w:w="1651"/>
      </w:tblGrid>
      <w:tr w:rsidR="0069058F" w:rsidRPr="00167E7E" w:rsidTr="00167E7E">
        <w:trPr>
          <w:trHeight w:val="825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№</w:t>
            </w:r>
          </w:p>
          <w:p w:rsidR="0069058F" w:rsidRPr="00167E7E" w:rsidRDefault="0069058F" w:rsidP="00167E7E">
            <w:pPr>
              <w:spacing w:after="0" w:line="240" w:lineRule="auto"/>
            </w:pP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Ф.И.О. учащегося (полностью)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Предмет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Колич-во максим. возможных баллов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Кол-во набр. баллов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Класс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Учитель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1.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Сарахман Марина Владимировна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Литература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86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50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8г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Габитов Ф.Н.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2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Заитова Элина Раилевна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Литература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86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23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8а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Батыркаева Н.Р.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3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Кадышева Регина Рашатовна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Литература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86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>
              <w:t>4</w:t>
            </w:r>
            <w:r w:rsidRPr="00167E7E">
              <w:t>4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8б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Муратова А.Н.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4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АптуковаЛенараРинатовна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Литература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86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22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8г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Габитов Ф.Н.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5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Исмакаева Карина Ильнуровна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Литература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86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15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8г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Габитов Ф.Н.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6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Абляева Регина Салаватовна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Литература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86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16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8в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Батыркаева Н.Р.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7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Юсуфкулов Максим Радикович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Литература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86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23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8а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Батыркаева Н.Р.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8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Илькаев Арсен Ильмарович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Литература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86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18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8а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Батыркаева Н.Р.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1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Амирова Милена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Литература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70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55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10а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Габитова Р.Г.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2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БалтачеваАйгуль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Литература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70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60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10а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Габитова Р.Г.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3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МуксиноИльсурФаритович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Литература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70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50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10б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Габитов Ф.Н.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1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Илькаева Розалина Ильмаровна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Литература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70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60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11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Муратова А.Н.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2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Мансурова ГузалияАйдаровна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Литература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70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65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11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Муратова А.Н.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1.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Муратова Дина Самиковна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28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16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6в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Муратова А.Н.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2.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Габдушева Алина Айнуровна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28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15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6б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Габитова Р.Г.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3.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Ханнанова Азалия Ринатовна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28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15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6г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Батыркаева Н.Р.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4.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Наумова Аделаида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28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15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6г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Батыркаева Н.Р.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5.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Исмагилова ЛяйсанРамилевна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28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15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6г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Батыркаева Н.Р.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6.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Демина Ангелина Владиленовна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28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14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6в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Муратова А.Н.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7.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Акманаева Карина Айдаровна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28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13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6в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Муратова А.Н.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8.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Кучумова Милена Фархадовна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28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12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6б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Габитова Р.Г.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9.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КучуковаАделина Руслановна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28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10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6в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Муратова А.Н.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 xml:space="preserve">10. 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С… Элина Рамилевна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28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10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6в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Муратова А.Н.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11.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Вихровавелина Сергеевна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28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9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6б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Габитова Р.Г.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12.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РангуловаЭлизаРафисовна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28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9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6в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Муратова А.Н.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13.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Нуруллина Милена Альбертовна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28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9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6б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Габитова Р.Г.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14.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Туйгильдина Динара Ильясовна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28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9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6б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Габитова Р.Г.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15.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Азмагулова Светлана Вадимовна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28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8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6в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Муратова А.Н.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16.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Балтаева Диана Динаровна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28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8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6г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Батыркаева Н.Р.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17.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Тагирова ЛяйсанИльгизовна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28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7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6б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Габитова Р.Г.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 xml:space="preserve">18. 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Хузина Мальвина Ильмаровна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28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7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6г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Батыркаева Н.Р.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19.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Мавлютова Снежана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28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7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6а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Болтачева А.З.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1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Кузяев Артур Вадимович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Литература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70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40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9а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>
              <w:t>Габитов Ф.Н.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2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Туйгильдин Вадим Русланович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Литература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70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45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9а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>
              <w:t>Габитов Ф.Н.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3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Яппаров Артем Джалилович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Литература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70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60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9а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>
              <w:t>Габитов Ф.Н.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4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Рангулова Венера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Литература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70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58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9г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Муратова А.Н.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5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Миназетдинова Алина Фирдависовна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Литература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70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15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9б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Гайнутдинова М.Р.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6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Алдарова Розалина Ильсуровна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Литература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62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21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7б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Гайнутдинова М.Р.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7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Максиев Арсен Рамилевич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Литература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62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15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7б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Гайнутдинова М.Р.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8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Мустакимова Рита Фанисовна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Литература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62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18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7а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Ижбулатова А.З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9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Уразова Рената Ренатовна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Литература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62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>
              <w:t>34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7б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Гайнутдинова М.Р.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10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ГалимоваРиана Рафаиловна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Литература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62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19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7б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Гайнутдинова М.Р.</w:t>
            </w:r>
          </w:p>
          <w:p w:rsidR="0069058F" w:rsidRPr="00167E7E" w:rsidRDefault="0069058F" w:rsidP="00167E7E">
            <w:pPr>
              <w:spacing w:after="0" w:line="240" w:lineRule="auto"/>
            </w:pPr>
          </w:p>
          <w:p w:rsidR="0069058F" w:rsidRPr="00167E7E" w:rsidRDefault="0069058F" w:rsidP="00167E7E">
            <w:pPr>
              <w:spacing w:after="0" w:line="240" w:lineRule="auto"/>
            </w:pP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11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АбдулкаримоваАделинаРифнуровна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Литература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62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>
              <w:t>34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7б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Гайнутдинова М.Р.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12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Тюмисова Диана Ильнаровна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Литература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62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12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7б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Гайнутдинова М.Р.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</w:p>
          <w:p w:rsidR="0069058F" w:rsidRPr="00167E7E" w:rsidRDefault="0069058F" w:rsidP="00167E7E">
            <w:pPr>
              <w:spacing w:after="0" w:line="240" w:lineRule="auto"/>
            </w:pPr>
            <w:r w:rsidRPr="00167E7E">
              <w:t>1</w:t>
            </w:r>
          </w:p>
          <w:p w:rsidR="0069058F" w:rsidRPr="00167E7E" w:rsidRDefault="0069058F" w:rsidP="00167E7E">
            <w:pPr>
              <w:spacing w:after="0" w:line="240" w:lineRule="auto"/>
            </w:pP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Амирова Диана Ренатовна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 xml:space="preserve">Литература 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77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30,5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5б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Ижбулатова А.З.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2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ШамсудиноваШахнозАхлидиновна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 xml:space="preserve">Литература 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77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17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5в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Гайнутдиновна М.Р.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3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Сорокин Руслан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 xml:space="preserve">Литература 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77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9,5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5а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Габитова Р.Г.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4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 xml:space="preserve">Дементьева Ксения Алексеевна 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Литература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77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9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5г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Габитов Ф.Н.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5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Алимханова Алсу Сереновна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 xml:space="preserve">Литература 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77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9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5г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Габитов Ф.Н.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6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Дьяков Данил Дамирович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 xml:space="preserve">Литература 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77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8,5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5а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Габитова Р.Г.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7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Рангулова Арина Галиевна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 xml:space="preserve">Литература 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77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6,5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5г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Габитов Ф.Н.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8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Кантуганов Тимур Адисович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 xml:space="preserve">Литература 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77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6,5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9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АкбашеваОлесЯ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 xml:space="preserve">Литература 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77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6,5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5в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Гайнутдинова М.Р.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10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КучукбаеваАйгульИльдаровына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 xml:space="preserve">Литература 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77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6.5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5в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Гайнутдиновн6а М.Р.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11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 xml:space="preserve">Галиев Артур 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 xml:space="preserve">Литература 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77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5,5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5б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Ижбулатова А.З.</w:t>
            </w:r>
          </w:p>
        </w:tc>
      </w:tr>
      <w:tr w:rsidR="0069058F" w:rsidRPr="00167E7E" w:rsidTr="00167E7E">
        <w:trPr>
          <w:trHeight w:val="737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12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Тагиров Вадим Эльвирович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 xml:space="preserve">Литература 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77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5,5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5а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Габитова Р.Г.</w:t>
            </w:r>
          </w:p>
        </w:tc>
      </w:tr>
      <w:tr w:rsidR="0069058F" w:rsidRPr="00167E7E" w:rsidTr="00167E7E">
        <w:trPr>
          <w:trHeight w:val="412"/>
        </w:trPr>
        <w:tc>
          <w:tcPr>
            <w:tcW w:w="1243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13</w:t>
            </w:r>
          </w:p>
        </w:tc>
        <w:tc>
          <w:tcPr>
            <w:tcW w:w="196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Шарипова Арина Эльмартовна</w:t>
            </w:r>
          </w:p>
        </w:tc>
        <w:tc>
          <w:tcPr>
            <w:tcW w:w="1332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 xml:space="preserve">Литература </w:t>
            </w:r>
          </w:p>
        </w:tc>
        <w:tc>
          <w:tcPr>
            <w:tcW w:w="1341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77</w:t>
            </w:r>
          </w:p>
        </w:tc>
        <w:tc>
          <w:tcPr>
            <w:tcW w:w="1180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3,5</w:t>
            </w:r>
          </w:p>
        </w:tc>
        <w:tc>
          <w:tcPr>
            <w:tcW w:w="749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5а</w:t>
            </w:r>
          </w:p>
        </w:tc>
        <w:tc>
          <w:tcPr>
            <w:tcW w:w="1716" w:type="dxa"/>
          </w:tcPr>
          <w:p w:rsidR="0069058F" w:rsidRPr="00167E7E" w:rsidRDefault="0069058F" w:rsidP="00167E7E">
            <w:pPr>
              <w:spacing w:after="0" w:line="240" w:lineRule="auto"/>
            </w:pPr>
            <w:r w:rsidRPr="00167E7E">
              <w:t>Габитова Р.Г.</w:t>
            </w:r>
            <w:bookmarkStart w:id="0" w:name="_GoBack"/>
            <w:bookmarkEnd w:id="0"/>
          </w:p>
        </w:tc>
      </w:tr>
    </w:tbl>
    <w:p w:rsidR="0069058F" w:rsidRDefault="0069058F" w:rsidP="00643B3C"/>
    <w:p w:rsidR="0069058F" w:rsidRDefault="0069058F"/>
    <w:sectPr w:rsidR="0069058F" w:rsidSect="00EE48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7A01"/>
    <w:rsid w:val="00106CF4"/>
    <w:rsid w:val="00115BB8"/>
    <w:rsid w:val="00134AB5"/>
    <w:rsid w:val="00146AC7"/>
    <w:rsid w:val="00167E7E"/>
    <w:rsid w:val="001D0519"/>
    <w:rsid w:val="001D20BB"/>
    <w:rsid w:val="001E6D94"/>
    <w:rsid w:val="00252A43"/>
    <w:rsid w:val="00256679"/>
    <w:rsid w:val="002D1270"/>
    <w:rsid w:val="00363230"/>
    <w:rsid w:val="003663EC"/>
    <w:rsid w:val="003C5D1C"/>
    <w:rsid w:val="003E18F0"/>
    <w:rsid w:val="003E1E30"/>
    <w:rsid w:val="00411399"/>
    <w:rsid w:val="0044345F"/>
    <w:rsid w:val="00542341"/>
    <w:rsid w:val="00560EA1"/>
    <w:rsid w:val="005B210F"/>
    <w:rsid w:val="005D61A4"/>
    <w:rsid w:val="00643B3C"/>
    <w:rsid w:val="00657A37"/>
    <w:rsid w:val="00673D66"/>
    <w:rsid w:val="00681851"/>
    <w:rsid w:val="0069058F"/>
    <w:rsid w:val="006D1ECB"/>
    <w:rsid w:val="0070666B"/>
    <w:rsid w:val="0075621D"/>
    <w:rsid w:val="007662AD"/>
    <w:rsid w:val="007715AD"/>
    <w:rsid w:val="00850ECD"/>
    <w:rsid w:val="00884DA1"/>
    <w:rsid w:val="008A571A"/>
    <w:rsid w:val="008A6419"/>
    <w:rsid w:val="008D0FAD"/>
    <w:rsid w:val="009B55C7"/>
    <w:rsid w:val="009B6AFA"/>
    <w:rsid w:val="00A1320B"/>
    <w:rsid w:val="00AF34DB"/>
    <w:rsid w:val="00B24C67"/>
    <w:rsid w:val="00B46495"/>
    <w:rsid w:val="00BF6766"/>
    <w:rsid w:val="00C43408"/>
    <w:rsid w:val="00C6625F"/>
    <w:rsid w:val="00CF06AC"/>
    <w:rsid w:val="00D0152E"/>
    <w:rsid w:val="00DD563D"/>
    <w:rsid w:val="00E327E9"/>
    <w:rsid w:val="00E54CA2"/>
    <w:rsid w:val="00E66D27"/>
    <w:rsid w:val="00E97C6D"/>
    <w:rsid w:val="00EE4849"/>
    <w:rsid w:val="00F4391E"/>
    <w:rsid w:val="00F55FCB"/>
    <w:rsid w:val="00FE0A9B"/>
    <w:rsid w:val="00FF7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849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F7A0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132</TotalTime>
  <Pages>3</Pages>
  <Words>560</Words>
  <Characters>3193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109-кабинет</dc:creator>
  <cp:keywords/>
  <dc:description/>
  <cp:lastModifiedBy>Мулануровна</cp:lastModifiedBy>
  <cp:revision>11</cp:revision>
  <dcterms:created xsi:type="dcterms:W3CDTF">2018-10-18T04:33:00Z</dcterms:created>
  <dcterms:modified xsi:type="dcterms:W3CDTF">2018-10-29T12:34:00Z</dcterms:modified>
</cp:coreProperties>
</file>