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0A" w:rsidRDefault="00390F0A" w:rsidP="0064084A">
      <w:pPr>
        <w:jc w:val="right"/>
      </w:pPr>
      <w:r>
        <w:t>Форма №1</w:t>
      </w:r>
    </w:p>
    <w:p w:rsidR="00390F0A" w:rsidRDefault="00390F0A" w:rsidP="0064084A">
      <w:pPr>
        <w:jc w:val="both"/>
      </w:pPr>
    </w:p>
    <w:p w:rsidR="00390F0A" w:rsidRDefault="00390F0A" w:rsidP="0064084A">
      <w:pPr>
        <w:jc w:val="both"/>
      </w:pPr>
    </w:p>
    <w:p w:rsidR="00390F0A" w:rsidRDefault="00390F0A" w:rsidP="0064084A">
      <w:pPr>
        <w:jc w:val="both"/>
        <w:rPr>
          <w:b/>
        </w:rPr>
      </w:pPr>
      <w:r>
        <w:rPr>
          <w:b/>
        </w:rPr>
        <w:t>Наименование ОУ_______________________________________________</w:t>
      </w:r>
    </w:p>
    <w:p w:rsidR="00390F0A" w:rsidRDefault="00390F0A" w:rsidP="0064084A">
      <w:pPr>
        <w:jc w:val="both"/>
        <w:rPr>
          <w:sz w:val="28"/>
          <w:szCs w:val="28"/>
        </w:rPr>
      </w:pPr>
    </w:p>
    <w:p w:rsidR="00390F0A" w:rsidRDefault="00390F0A" w:rsidP="0064084A">
      <w:pPr>
        <w:jc w:val="both"/>
      </w:pPr>
      <w:r>
        <w:t>Участники школьного этапа олимпиады по предметам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390F0A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классы</w:t>
            </w:r>
          </w:p>
        </w:tc>
      </w:tr>
      <w:tr w:rsidR="00390F0A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390F0A" w:rsidRDefault="00390F0A"/>
        </w:tc>
        <w:tc>
          <w:tcPr>
            <w:tcW w:w="453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Русский язык</w:t>
            </w:r>
          </w:p>
        </w:tc>
        <w:tc>
          <w:tcPr>
            <w:tcW w:w="388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математика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физика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химия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биология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экология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география</w:t>
            </w:r>
          </w:p>
        </w:tc>
        <w:tc>
          <w:tcPr>
            <w:tcW w:w="512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история</w:t>
            </w:r>
          </w:p>
        </w:tc>
        <w:tc>
          <w:tcPr>
            <w:tcW w:w="484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обществознание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право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литература</w:t>
            </w:r>
          </w:p>
        </w:tc>
        <w:tc>
          <w:tcPr>
            <w:tcW w:w="426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ОБЖ</w:t>
            </w:r>
          </w:p>
        </w:tc>
        <w:tc>
          <w:tcPr>
            <w:tcW w:w="495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Английский язык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МХК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Экономика</w:t>
            </w:r>
          </w:p>
        </w:tc>
        <w:tc>
          <w:tcPr>
            <w:tcW w:w="439" w:type="dxa"/>
            <w:textDirection w:val="btLr"/>
          </w:tcPr>
          <w:p w:rsidR="00390F0A" w:rsidRDefault="00390F0A">
            <w:pPr>
              <w:ind w:left="113" w:right="113"/>
            </w:pPr>
            <w:r>
              <w:t>ИВТ</w:t>
            </w:r>
          </w:p>
          <w:p w:rsidR="00390F0A" w:rsidRDefault="00390F0A">
            <w:pPr>
              <w:ind w:left="113" w:right="113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5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rPr>
          <w:cantSplit/>
          <w:trHeight w:val="504"/>
        </w:trPr>
        <w:tc>
          <w:tcPr>
            <w:tcW w:w="540" w:type="dxa"/>
          </w:tcPr>
          <w:p w:rsidR="00390F0A" w:rsidRDefault="00390F0A">
            <w:r>
              <w:t>6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7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8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9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10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r>
              <w:t>11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  <w:tr w:rsidR="00390F0A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390F0A" w:rsidRDefault="00390F0A">
            <w:pPr>
              <w:ind w:left="113" w:right="113"/>
              <w:jc w:val="both"/>
            </w:pPr>
            <w:r>
              <w:t>ИТОГОО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</w:pPr>
          </w:p>
        </w:tc>
      </w:tr>
    </w:tbl>
    <w:p w:rsidR="00390F0A" w:rsidRDefault="00390F0A" w:rsidP="0064084A">
      <w:pPr>
        <w:jc w:val="both"/>
        <w:rPr>
          <w:sz w:val="28"/>
          <w:szCs w:val="28"/>
        </w:rPr>
      </w:pPr>
    </w:p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Форма №2</w:t>
      </w:r>
    </w:p>
    <w:p w:rsidR="00390F0A" w:rsidRDefault="00390F0A" w:rsidP="0064084A">
      <w:pPr>
        <w:rPr>
          <w:rFonts w:eastAsia="Times New Roman"/>
          <w:lang w:eastAsia="ru-RU"/>
        </w:rPr>
      </w:pPr>
    </w:p>
    <w:p w:rsidR="00390F0A" w:rsidRDefault="00390F0A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Количество </w:t>
      </w:r>
    </w:p>
    <w:p w:rsidR="00390F0A" w:rsidRDefault="00390F0A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участников</w:t>
      </w:r>
      <w:r>
        <w:rPr>
          <w:rFonts w:eastAsia="Times New Roman"/>
          <w:b/>
          <w:sz w:val="28"/>
          <w:szCs w:val="28"/>
          <w:u w:val="single"/>
          <w:lang w:eastAsia="ru-RU"/>
        </w:rPr>
        <w:t>муниципального этапа</w:t>
      </w:r>
      <w:r>
        <w:rPr>
          <w:rFonts w:eastAsia="Times New Roman"/>
          <w:sz w:val="28"/>
          <w:szCs w:val="28"/>
          <w:lang w:eastAsia="ru-RU"/>
        </w:rPr>
        <w:t xml:space="preserve"> олимпиады в  2018-2019 учебном году _______________________________</w:t>
      </w:r>
    </w:p>
    <w:p w:rsidR="00390F0A" w:rsidRDefault="00390F0A" w:rsidP="0064084A">
      <w:pPr>
        <w:tabs>
          <w:tab w:val="left" w:pos="1080"/>
        </w:tabs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0"/>
          <w:szCs w:val="20"/>
          <w:lang w:eastAsia="ru-RU"/>
        </w:rPr>
        <w:t>наименование ОО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390F0A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390F0A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3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388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38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512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84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6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495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439" w:type="dxa"/>
            <w:textDirection w:val="btLr"/>
          </w:tcPr>
          <w:p w:rsidR="00390F0A" w:rsidRDefault="00390F0A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ИВТ</w:t>
            </w:r>
          </w:p>
          <w:p w:rsidR="00390F0A" w:rsidRDefault="00390F0A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rPr>
          <w:cantSplit/>
          <w:trHeight w:val="504"/>
        </w:trPr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c>
          <w:tcPr>
            <w:tcW w:w="540" w:type="dxa"/>
          </w:tcPr>
          <w:p w:rsidR="00390F0A" w:rsidRDefault="00390F0A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90F0A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390F0A" w:rsidRDefault="00390F0A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ИТОГОО</w:t>
            </w:r>
          </w:p>
        </w:tc>
        <w:tc>
          <w:tcPr>
            <w:tcW w:w="453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390F0A" w:rsidRDefault="00390F0A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90F0A" w:rsidRDefault="00390F0A" w:rsidP="0064084A">
      <w:pPr>
        <w:rPr>
          <w:rFonts w:eastAsia="Times New Roman"/>
          <w:lang w:eastAsia="ru-RU"/>
        </w:rPr>
      </w:pPr>
    </w:p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/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</w:p>
    <w:p w:rsidR="00390F0A" w:rsidRDefault="00390F0A" w:rsidP="0064084A">
      <w:pPr>
        <w:tabs>
          <w:tab w:val="left" w:pos="1080"/>
        </w:tabs>
        <w:jc w:val="right"/>
      </w:pPr>
      <w:r>
        <w:t xml:space="preserve">   Форма 4</w:t>
      </w:r>
    </w:p>
    <w:p w:rsidR="00390F0A" w:rsidRDefault="00390F0A" w:rsidP="0064084A">
      <w:pPr>
        <w:tabs>
          <w:tab w:val="left" w:pos="1080"/>
        </w:tabs>
        <w:rPr>
          <w:b/>
        </w:rPr>
      </w:pPr>
      <w:r>
        <w:rPr>
          <w:b/>
        </w:rPr>
        <w:t>МБОУ «Бардымская СОШ №2»</w:t>
      </w:r>
    </w:p>
    <w:p w:rsidR="00390F0A" w:rsidRDefault="00390F0A" w:rsidP="0064084A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истории</w:t>
      </w:r>
    </w:p>
    <w:p w:rsidR="00390F0A" w:rsidRDefault="00390F0A" w:rsidP="0064084A">
      <w:pPr>
        <w:tabs>
          <w:tab w:val="left" w:pos="1080"/>
        </w:tabs>
        <w:jc w:val="center"/>
        <w:rPr>
          <w:b/>
        </w:rPr>
      </w:pPr>
    </w:p>
    <w:p w:rsidR="00390F0A" w:rsidRDefault="00390F0A" w:rsidP="0064084A">
      <w:pPr>
        <w:tabs>
          <w:tab w:val="left" w:pos="1080"/>
        </w:tabs>
        <w:jc w:val="right"/>
      </w:pPr>
      <w:r>
        <w:t>2018-2019 учебный год</w:t>
      </w:r>
    </w:p>
    <w:p w:rsidR="00390F0A" w:rsidRDefault="00390F0A" w:rsidP="0064084A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2897"/>
        <w:gridCol w:w="1440"/>
        <w:gridCol w:w="1440"/>
        <w:gridCol w:w="1382"/>
        <w:gridCol w:w="992"/>
        <w:gridCol w:w="1267"/>
      </w:tblGrid>
      <w:tr w:rsidR="00390F0A" w:rsidTr="00E372FE">
        <w:tc>
          <w:tcPr>
            <w:tcW w:w="752" w:type="dxa"/>
          </w:tcPr>
          <w:p w:rsidR="00390F0A" w:rsidRDefault="00390F0A">
            <w:pPr>
              <w:jc w:val="both"/>
            </w:pPr>
            <w:r>
              <w:t>№ п/п</w:t>
            </w:r>
          </w:p>
        </w:tc>
        <w:tc>
          <w:tcPr>
            <w:tcW w:w="2897" w:type="dxa"/>
          </w:tcPr>
          <w:p w:rsidR="00390F0A" w:rsidRDefault="00390F0A">
            <w:pPr>
              <w:jc w:val="both"/>
            </w:pPr>
            <w:r>
              <w:t>Ф.И.О. учащегося</w:t>
            </w:r>
          </w:p>
          <w:p w:rsidR="00390F0A" w:rsidRDefault="00390F0A">
            <w:pPr>
              <w:jc w:val="both"/>
              <w:rPr>
                <w:b/>
              </w:rPr>
            </w:pPr>
            <w:r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390F0A" w:rsidRDefault="00390F0A">
            <w:pPr>
              <w:jc w:val="both"/>
            </w:pPr>
            <w:r>
              <w:t>предмет</w:t>
            </w:r>
          </w:p>
        </w:tc>
        <w:tc>
          <w:tcPr>
            <w:tcW w:w="1440" w:type="dxa"/>
          </w:tcPr>
          <w:p w:rsidR="00390F0A" w:rsidRDefault="00390F0A">
            <w:pPr>
              <w:jc w:val="both"/>
            </w:pPr>
            <w:r>
              <w:t xml:space="preserve">Кол-во макс. возможных баллов 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Кол-во набр.</w:t>
            </w:r>
          </w:p>
          <w:p w:rsidR="00390F0A" w:rsidRDefault="00390F0A">
            <w:pPr>
              <w:jc w:val="both"/>
            </w:pPr>
            <w:r>
              <w:t>баллов</w:t>
            </w:r>
          </w:p>
        </w:tc>
        <w:tc>
          <w:tcPr>
            <w:tcW w:w="992" w:type="dxa"/>
          </w:tcPr>
          <w:p w:rsidR="00390F0A" w:rsidRDefault="00390F0A">
            <w:pPr>
              <w:jc w:val="both"/>
            </w:pPr>
            <w:r>
              <w:t>класс</w:t>
            </w:r>
          </w:p>
        </w:tc>
        <w:tc>
          <w:tcPr>
            <w:tcW w:w="1267" w:type="dxa"/>
          </w:tcPr>
          <w:p w:rsidR="00390F0A" w:rsidRDefault="00390F0A">
            <w:pPr>
              <w:jc w:val="both"/>
            </w:pPr>
            <w:r>
              <w:t>учитель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E372FE" w:rsidRDefault="00390F0A">
            <w:pPr>
              <w:jc w:val="both"/>
              <w:rPr>
                <w:b/>
              </w:rPr>
            </w:pPr>
            <w:r w:rsidRPr="00E372FE">
              <w:rPr>
                <w:b/>
              </w:rPr>
              <w:t>Нуруллина Милена Альбертовна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70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35</w:t>
            </w:r>
          </w:p>
        </w:tc>
        <w:tc>
          <w:tcPr>
            <w:tcW w:w="992" w:type="dxa"/>
          </w:tcPr>
          <w:p w:rsidR="00390F0A" w:rsidRDefault="00390F0A">
            <w:r>
              <w:t>6б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E372FE" w:rsidRDefault="00390F0A">
            <w:pPr>
              <w:jc w:val="both"/>
              <w:rPr>
                <w:b/>
              </w:rPr>
            </w:pPr>
            <w:r w:rsidRPr="00E372FE">
              <w:rPr>
                <w:b/>
              </w:rPr>
              <w:t>Габдушева Алина Айнуровна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70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36</w:t>
            </w:r>
          </w:p>
        </w:tc>
        <w:tc>
          <w:tcPr>
            <w:tcW w:w="992" w:type="dxa"/>
          </w:tcPr>
          <w:p w:rsidR="00390F0A" w:rsidRDefault="00390F0A">
            <w:r>
              <w:t>6б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E372FE" w:rsidRDefault="00390F0A">
            <w:pPr>
              <w:jc w:val="both"/>
              <w:rPr>
                <w:b/>
              </w:rPr>
            </w:pPr>
            <w:r w:rsidRPr="00E372FE">
              <w:rPr>
                <w:b/>
              </w:rPr>
              <w:t>Туйгильдина Динара Ильясовна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70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41</w:t>
            </w:r>
          </w:p>
        </w:tc>
        <w:tc>
          <w:tcPr>
            <w:tcW w:w="992" w:type="dxa"/>
          </w:tcPr>
          <w:p w:rsidR="00390F0A" w:rsidRDefault="00390F0A">
            <w:r>
              <w:t>6б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E372FE" w:rsidRDefault="00390F0A">
            <w:pPr>
              <w:jc w:val="both"/>
              <w:rPr>
                <w:b/>
              </w:rPr>
            </w:pPr>
            <w:r w:rsidRPr="00E372FE">
              <w:rPr>
                <w:b/>
              </w:rPr>
              <w:t>Муратова Дина Самиковна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70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54</w:t>
            </w:r>
          </w:p>
        </w:tc>
        <w:tc>
          <w:tcPr>
            <w:tcW w:w="992" w:type="dxa"/>
          </w:tcPr>
          <w:p w:rsidR="00390F0A" w:rsidRDefault="00390F0A">
            <w:r>
              <w:t>6в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E372FE" w:rsidRDefault="00390F0A">
            <w:pPr>
              <w:jc w:val="both"/>
              <w:rPr>
                <w:b/>
              </w:rPr>
            </w:pPr>
            <w:r w:rsidRPr="00E372FE">
              <w:rPr>
                <w:b/>
              </w:rPr>
              <w:t>Демина Ангелина Владиленовна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70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52</w:t>
            </w:r>
          </w:p>
        </w:tc>
        <w:tc>
          <w:tcPr>
            <w:tcW w:w="992" w:type="dxa"/>
          </w:tcPr>
          <w:p w:rsidR="00390F0A" w:rsidRDefault="00390F0A">
            <w:r>
              <w:t>6в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170EB0" w:rsidRDefault="00390F0A">
            <w:pPr>
              <w:jc w:val="both"/>
              <w:rPr>
                <w:b/>
              </w:rPr>
            </w:pPr>
            <w:r w:rsidRPr="00170EB0">
              <w:rPr>
                <w:b/>
              </w:rPr>
              <w:t>Илькаева Диана Ильфизовна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42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33</w:t>
            </w:r>
          </w:p>
        </w:tc>
        <w:tc>
          <w:tcPr>
            <w:tcW w:w="992" w:type="dxa"/>
          </w:tcPr>
          <w:p w:rsidR="00390F0A" w:rsidRDefault="00390F0A">
            <w:r>
              <w:t>7а</w:t>
            </w:r>
          </w:p>
        </w:tc>
        <w:tc>
          <w:tcPr>
            <w:tcW w:w="1267" w:type="dxa"/>
          </w:tcPr>
          <w:p w:rsidR="00390F0A" w:rsidRDefault="00390F0A">
            <w:r>
              <w:t>Илькаева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170EB0" w:rsidRDefault="00390F0A">
            <w:pPr>
              <w:jc w:val="both"/>
              <w:rPr>
                <w:b/>
              </w:rPr>
            </w:pPr>
            <w:bookmarkStart w:id="0" w:name="_GoBack"/>
            <w:bookmarkEnd w:id="0"/>
            <w:r w:rsidRPr="00170EB0">
              <w:rPr>
                <w:b/>
              </w:rPr>
              <w:t>Исмагилова Ленара Радиковна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42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390F0A" w:rsidRDefault="00390F0A">
            <w:r>
              <w:t>7а</w:t>
            </w:r>
          </w:p>
        </w:tc>
        <w:tc>
          <w:tcPr>
            <w:tcW w:w="1267" w:type="dxa"/>
          </w:tcPr>
          <w:p w:rsidR="00390F0A" w:rsidRDefault="00390F0A">
            <w:r>
              <w:t>Илькаева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170EB0" w:rsidRDefault="00390F0A">
            <w:pPr>
              <w:jc w:val="both"/>
              <w:rPr>
                <w:b/>
              </w:rPr>
            </w:pPr>
            <w:r w:rsidRPr="00170EB0">
              <w:rPr>
                <w:b/>
              </w:rPr>
              <w:t>Идрисов Айрат Эльмартович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42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29</w:t>
            </w:r>
          </w:p>
        </w:tc>
        <w:tc>
          <w:tcPr>
            <w:tcW w:w="992" w:type="dxa"/>
          </w:tcPr>
          <w:p w:rsidR="00390F0A" w:rsidRDefault="00390F0A">
            <w:r>
              <w:t>7в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2E22FB" w:rsidRDefault="00390F0A">
            <w:pPr>
              <w:jc w:val="both"/>
              <w:rPr>
                <w:b/>
              </w:rPr>
            </w:pPr>
            <w:r w:rsidRPr="002E22FB">
              <w:rPr>
                <w:b/>
              </w:rPr>
              <w:t>Кариев Родион Марсович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25</w:t>
            </w:r>
          </w:p>
        </w:tc>
        <w:tc>
          <w:tcPr>
            <w:tcW w:w="992" w:type="dxa"/>
          </w:tcPr>
          <w:p w:rsidR="00390F0A" w:rsidRDefault="00390F0A">
            <w:r>
              <w:t>5а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2E22FB" w:rsidRDefault="00390F0A">
            <w:pPr>
              <w:jc w:val="both"/>
              <w:rPr>
                <w:b/>
              </w:rPr>
            </w:pPr>
            <w:r w:rsidRPr="002E22FB">
              <w:rPr>
                <w:b/>
              </w:rPr>
              <w:t>Сорокин Руслан Юрьевич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23</w:t>
            </w:r>
          </w:p>
        </w:tc>
        <w:tc>
          <w:tcPr>
            <w:tcW w:w="992" w:type="dxa"/>
          </w:tcPr>
          <w:p w:rsidR="00390F0A" w:rsidRDefault="00390F0A">
            <w:r>
              <w:t>5а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2E22FB" w:rsidRDefault="00390F0A">
            <w:pPr>
              <w:jc w:val="both"/>
              <w:rPr>
                <w:b/>
              </w:rPr>
            </w:pPr>
            <w:r w:rsidRPr="002E22FB">
              <w:rPr>
                <w:b/>
              </w:rPr>
              <w:t>Тагиров Вадим Эльвирович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32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21</w:t>
            </w:r>
          </w:p>
        </w:tc>
        <w:tc>
          <w:tcPr>
            <w:tcW w:w="992" w:type="dxa"/>
          </w:tcPr>
          <w:p w:rsidR="00390F0A" w:rsidRDefault="00390F0A">
            <w:r>
              <w:t>5а</w:t>
            </w:r>
          </w:p>
        </w:tc>
        <w:tc>
          <w:tcPr>
            <w:tcW w:w="1267" w:type="dxa"/>
          </w:tcPr>
          <w:p w:rsidR="00390F0A" w:rsidRDefault="00390F0A">
            <w: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Мустакимов Рустам</w:t>
            </w:r>
            <w:r>
              <w:rPr>
                <w:b/>
              </w:rPr>
              <w:t xml:space="preserve"> Шаукатович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47</w:t>
            </w: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26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9а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 xml:space="preserve">Кучукбаева 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Гилязов Рафаэль</w:t>
            </w:r>
            <w:r>
              <w:rPr>
                <w:b/>
              </w:rPr>
              <w:t xml:space="preserve"> Расихович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47</w:t>
            </w: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12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9а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Кучукбаева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Масагутова Диана Айдаровна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47</w:t>
            </w: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11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9в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Кучукбаева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Атнабаева Диана Ренатовна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47</w:t>
            </w: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10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9в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Кучукбаева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Масагутов Дэвид Алмазович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42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11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Валитова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Уразов Ренас Ранисович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54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11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 xml:space="preserve">Валитова 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Исмакова Алина Ленаровна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64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10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Яппарова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Фалахова Энже Радиковна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62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10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Яппарова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Акманаева Алсу Даниловна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32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10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Яппарова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Чубаркина Алсу Фирдависовна</w:t>
            </w: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440" w:type="dxa"/>
          </w:tcPr>
          <w:p w:rsidR="00390F0A" w:rsidRPr="004B0189" w:rsidRDefault="00390F0A">
            <w:pPr>
              <w:rPr>
                <w:b/>
              </w:rPr>
            </w:pPr>
          </w:p>
        </w:tc>
        <w:tc>
          <w:tcPr>
            <w:tcW w:w="1382" w:type="dxa"/>
          </w:tcPr>
          <w:p w:rsidR="00390F0A" w:rsidRPr="004B0189" w:rsidRDefault="00390F0A">
            <w:pPr>
              <w:jc w:val="both"/>
              <w:rPr>
                <w:b/>
              </w:rPr>
            </w:pPr>
            <w:r w:rsidRPr="004B0189">
              <w:rPr>
                <w:b/>
              </w:rPr>
              <w:t>32</w:t>
            </w:r>
          </w:p>
        </w:tc>
        <w:tc>
          <w:tcPr>
            <w:tcW w:w="992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10</w:t>
            </w:r>
          </w:p>
        </w:tc>
        <w:tc>
          <w:tcPr>
            <w:tcW w:w="1267" w:type="dxa"/>
          </w:tcPr>
          <w:p w:rsidR="00390F0A" w:rsidRPr="004B0189" w:rsidRDefault="00390F0A">
            <w:pPr>
              <w:rPr>
                <w:b/>
              </w:rPr>
            </w:pPr>
            <w:r w:rsidRPr="004B0189">
              <w:rPr>
                <w:b/>
              </w:rPr>
              <w:t>Яппарова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Default="00390F0A">
            <w:pPr>
              <w:jc w:val="both"/>
            </w:pPr>
            <w:r>
              <w:t>Кадышева Регина Рашатовна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8</w:t>
            </w:r>
          </w:p>
        </w:tc>
        <w:tc>
          <w:tcPr>
            <w:tcW w:w="992" w:type="dxa"/>
          </w:tcPr>
          <w:p w:rsidR="00390F0A" w:rsidRDefault="00390F0A">
            <w:r>
              <w:t>8 б</w:t>
            </w:r>
          </w:p>
        </w:tc>
        <w:tc>
          <w:tcPr>
            <w:tcW w:w="1267" w:type="dxa"/>
          </w:tcPr>
          <w:p w:rsidR="00390F0A" w:rsidRDefault="00390F0A">
            <w:r>
              <w:t>Яппарова Ф.Г.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Default="00390F0A">
            <w:pPr>
              <w:jc w:val="both"/>
            </w:pPr>
            <w:r>
              <w:t>Абузов Мансур Тахирович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7</w:t>
            </w:r>
          </w:p>
        </w:tc>
        <w:tc>
          <w:tcPr>
            <w:tcW w:w="992" w:type="dxa"/>
          </w:tcPr>
          <w:p w:rsidR="00390F0A" w:rsidRDefault="00390F0A">
            <w:r>
              <w:t>8 б</w:t>
            </w:r>
          </w:p>
        </w:tc>
        <w:tc>
          <w:tcPr>
            <w:tcW w:w="1267" w:type="dxa"/>
          </w:tcPr>
          <w:p w:rsidR="00390F0A" w:rsidRDefault="00390F0A">
            <w:r>
              <w:t>Яппарова Ф.Г.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Default="00390F0A">
            <w:pPr>
              <w:jc w:val="both"/>
            </w:pPr>
            <w:r>
              <w:t xml:space="preserve">Балтаев Эмиль 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7</w:t>
            </w:r>
          </w:p>
        </w:tc>
        <w:tc>
          <w:tcPr>
            <w:tcW w:w="992" w:type="dxa"/>
          </w:tcPr>
          <w:p w:rsidR="00390F0A" w:rsidRDefault="00390F0A">
            <w:r>
              <w:t>8 в</w:t>
            </w:r>
          </w:p>
        </w:tc>
        <w:tc>
          <w:tcPr>
            <w:tcW w:w="1267" w:type="dxa"/>
          </w:tcPr>
          <w:p w:rsidR="00390F0A" w:rsidRDefault="00390F0A">
            <w:r>
              <w:t>Яппарова Ф.Г.</w:t>
            </w:r>
          </w:p>
        </w:tc>
      </w:tr>
      <w:tr w:rsidR="00390F0A" w:rsidTr="00E372FE">
        <w:tc>
          <w:tcPr>
            <w:tcW w:w="752" w:type="dxa"/>
          </w:tcPr>
          <w:p w:rsidR="00390F0A" w:rsidRDefault="00390F0A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390F0A" w:rsidRDefault="00390F0A">
            <w:pPr>
              <w:jc w:val="both"/>
            </w:pPr>
            <w:r>
              <w:t>Рангулова Алина</w:t>
            </w:r>
          </w:p>
        </w:tc>
        <w:tc>
          <w:tcPr>
            <w:tcW w:w="1440" w:type="dxa"/>
          </w:tcPr>
          <w:p w:rsidR="00390F0A" w:rsidRDefault="00390F0A"/>
        </w:tc>
        <w:tc>
          <w:tcPr>
            <w:tcW w:w="1440" w:type="dxa"/>
          </w:tcPr>
          <w:p w:rsidR="00390F0A" w:rsidRDefault="00390F0A">
            <w:r>
              <w:t>30</w:t>
            </w:r>
          </w:p>
        </w:tc>
        <w:tc>
          <w:tcPr>
            <w:tcW w:w="1382" w:type="dxa"/>
          </w:tcPr>
          <w:p w:rsidR="00390F0A" w:rsidRDefault="00390F0A">
            <w:pPr>
              <w:jc w:val="both"/>
            </w:pPr>
            <w:r>
              <w:t>7</w:t>
            </w:r>
          </w:p>
        </w:tc>
        <w:tc>
          <w:tcPr>
            <w:tcW w:w="992" w:type="dxa"/>
          </w:tcPr>
          <w:p w:rsidR="00390F0A" w:rsidRDefault="00390F0A">
            <w:r>
              <w:t>8 в</w:t>
            </w:r>
          </w:p>
        </w:tc>
        <w:tc>
          <w:tcPr>
            <w:tcW w:w="1267" w:type="dxa"/>
          </w:tcPr>
          <w:p w:rsidR="00390F0A" w:rsidRDefault="00390F0A">
            <w:r>
              <w:t>Яппарова Ф.Г.</w:t>
            </w:r>
          </w:p>
        </w:tc>
      </w:tr>
    </w:tbl>
    <w:p w:rsidR="00390F0A" w:rsidRDefault="00390F0A"/>
    <w:sectPr w:rsidR="00390F0A" w:rsidSect="00AF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ED4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8C8"/>
    <w:rsid w:val="00005976"/>
    <w:rsid w:val="000E1D91"/>
    <w:rsid w:val="00155FBA"/>
    <w:rsid w:val="00170EB0"/>
    <w:rsid w:val="00191FDC"/>
    <w:rsid w:val="001B6BCE"/>
    <w:rsid w:val="00285075"/>
    <w:rsid w:val="002E22FB"/>
    <w:rsid w:val="00390F0A"/>
    <w:rsid w:val="00414FEF"/>
    <w:rsid w:val="00443636"/>
    <w:rsid w:val="0048435E"/>
    <w:rsid w:val="004B0189"/>
    <w:rsid w:val="0051699F"/>
    <w:rsid w:val="00521CDD"/>
    <w:rsid w:val="00531561"/>
    <w:rsid w:val="0064084A"/>
    <w:rsid w:val="00667BB6"/>
    <w:rsid w:val="006E400D"/>
    <w:rsid w:val="008F11A2"/>
    <w:rsid w:val="00920368"/>
    <w:rsid w:val="00AE28C8"/>
    <w:rsid w:val="00AF35DC"/>
    <w:rsid w:val="00B22FD9"/>
    <w:rsid w:val="00B5428A"/>
    <w:rsid w:val="00BC54DB"/>
    <w:rsid w:val="00C01594"/>
    <w:rsid w:val="00C15CB6"/>
    <w:rsid w:val="00CA5C3A"/>
    <w:rsid w:val="00CF3ACA"/>
    <w:rsid w:val="00D57A53"/>
    <w:rsid w:val="00E372FE"/>
    <w:rsid w:val="00EF3468"/>
    <w:rsid w:val="00F2059B"/>
    <w:rsid w:val="00F24E25"/>
    <w:rsid w:val="00FD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84A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64084A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22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4</Pages>
  <Words>383</Words>
  <Characters>2187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210-компьютер2</dc:creator>
  <cp:keywords/>
  <dc:description/>
  <cp:lastModifiedBy>210комп3</cp:lastModifiedBy>
  <cp:revision>15</cp:revision>
  <dcterms:created xsi:type="dcterms:W3CDTF">2017-09-22T06:54:00Z</dcterms:created>
  <dcterms:modified xsi:type="dcterms:W3CDTF">2018-10-15T05:04:00Z</dcterms:modified>
</cp:coreProperties>
</file>