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E90" w:rsidRPr="00AF199A" w:rsidRDefault="00ED3E90">
      <w:pPr>
        <w:rPr>
          <w:sz w:val="24"/>
          <w:szCs w:val="24"/>
        </w:rPr>
      </w:pPr>
    </w:p>
    <w:p w:rsidR="00ED3E90" w:rsidRPr="00AF199A" w:rsidRDefault="00ED3E90">
      <w:pPr>
        <w:rPr>
          <w:b/>
          <w:sz w:val="24"/>
          <w:szCs w:val="24"/>
        </w:rPr>
      </w:pPr>
      <w:r w:rsidRPr="00AF199A">
        <w:rPr>
          <w:b/>
          <w:sz w:val="24"/>
          <w:szCs w:val="24"/>
        </w:rPr>
        <w:t>Школьная олимпиада по</w:t>
      </w:r>
      <w:r>
        <w:rPr>
          <w:b/>
          <w:sz w:val="24"/>
          <w:szCs w:val="24"/>
        </w:rPr>
        <w:t xml:space="preserve"> изобразительному искусству 2018-2019</w:t>
      </w:r>
      <w:r w:rsidRPr="00AF199A">
        <w:rPr>
          <w:b/>
          <w:sz w:val="24"/>
          <w:szCs w:val="24"/>
        </w:rPr>
        <w:t xml:space="preserve"> уч.год</w:t>
      </w:r>
    </w:p>
    <w:tbl>
      <w:tblPr>
        <w:tblW w:w="10491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3"/>
        <w:gridCol w:w="3181"/>
        <w:gridCol w:w="983"/>
        <w:gridCol w:w="1797"/>
        <w:gridCol w:w="1699"/>
        <w:gridCol w:w="992"/>
        <w:gridCol w:w="1276"/>
      </w:tblGrid>
      <w:tr w:rsidR="00ED3E90" w:rsidRPr="00317451" w:rsidTr="00A94542">
        <w:tc>
          <w:tcPr>
            <w:tcW w:w="563" w:type="dxa"/>
          </w:tcPr>
          <w:p w:rsidR="00ED3E90" w:rsidRPr="00317451" w:rsidRDefault="00ED3E90" w:rsidP="0031745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1745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181" w:type="dxa"/>
            <w:tcBorders>
              <w:top w:val="single" w:sz="4" w:space="0" w:color="auto"/>
              <w:right w:val="single" w:sz="4" w:space="0" w:color="auto"/>
            </w:tcBorders>
          </w:tcPr>
          <w:p w:rsidR="00ED3E90" w:rsidRPr="00317451" w:rsidRDefault="00ED3E90" w:rsidP="00317451">
            <w:pPr>
              <w:spacing w:after="0" w:line="240" w:lineRule="auto"/>
              <w:rPr>
                <w:sz w:val="24"/>
                <w:szCs w:val="24"/>
              </w:rPr>
            </w:pPr>
            <w:r w:rsidRPr="00317451">
              <w:rPr>
                <w:sz w:val="24"/>
                <w:szCs w:val="24"/>
              </w:rPr>
              <w:t>Ф.И.   участника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</w:tcPr>
          <w:p w:rsidR="00ED3E90" w:rsidRPr="00317451" w:rsidRDefault="00ED3E90" w:rsidP="00317451">
            <w:pPr>
              <w:spacing w:after="0" w:line="240" w:lineRule="auto"/>
              <w:rPr>
                <w:sz w:val="24"/>
                <w:szCs w:val="24"/>
              </w:rPr>
            </w:pPr>
            <w:r w:rsidRPr="00317451">
              <w:rPr>
                <w:sz w:val="24"/>
                <w:szCs w:val="24"/>
              </w:rPr>
              <w:t>класс</w:t>
            </w:r>
          </w:p>
        </w:tc>
        <w:tc>
          <w:tcPr>
            <w:tcW w:w="1797" w:type="dxa"/>
            <w:tcBorders>
              <w:top w:val="single" w:sz="4" w:space="0" w:color="auto"/>
            </w:tcBorders>
          </w:tcPr>
          <w:p w:rsidR="00ED3E90" w:rsidRPr="00317451" w:rsidRDefault="00ED3E90" w:rsidP="00317451">
            <w:pPr>
              <w:spacing w:after="0" w:line="240" w:lineRule="auto"/>
              <w:rPr>
                <w:sz w:val="24"/>
                <w:szCs w:val="24"/>
              </w:rPr>
            </w:pPr>
            <w:r w:rsidRPr="00317451">
              <w:rPr>
                <w:sz w:val="24"/>
                <w:szCs w:val="24"/>
              </w:rPr>
              <w:t>Баллы за тест</w:t>
            </w:r>
          </w:p>
        </w:tc>
        <w:tc>
          <w:tcPr>
            <w:tcW w:w="1699" w:type="dxa"/>
            <w:tcBorders>
              <w:top w:val="single" w:sz="4" w:space="0" w:color="auto"/>
              <w:right w:val="single" w:sz="4" w:space="0" w:color="auto"/>
            </w:tcBorders>
          </w:tcPr>
          <w:p w:rsidR="00ED3E90" w:rsidRPr="00317451" w:rsidRDefault="00ED3E90" w:rsidP="00317451">
            <w:pPr>
              <w:spacing w:after="0" w:line="240" w:lineRule="auto"/>
              <w:rPr>
                <w:sz w:val="24"/>
                <w:szCs w:val="24"/>
              </w:rPr>
            </w:pPr>
            <w:r w:rsidRPr="00317451">
              <w:rPr>
                <w:sz w:val="24"/>
                <w:szCs w:val="24"/>
              </w:rPr>
              <w:t xml:space="preserve">   Баллы за практическую работу.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3E90" w:rsidRPr="00317451" w:rsidRDefault="00ED3E90" w:rsidP="00317451">
            <w:pPr>
              <w:spacing w:after="0" w:line="240" w:lineRule="auto"/>
              <w:rPr>
                <w:sz w:val="24"/>
                <w:szCs w:val="24"/>
              </w:rPr>
            </w:pPr>
            <w:r w:rsidRPr="00317451">
              <w:rPr>
                <w:sz w:val="24"/>
                <w:szCs w:val="24"/>
              </w:rPr>
              <w:t>Общий балл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ED3E90" w:rsidRPr="00317451" w:rsidRDefault="00ED3E90" w:rsidP="00317451">
            <w:pPr>
              <w:spacing w:after="0" w:line="240" w:lineRule="auto"/>
              <w:rPr>
                <w:sz w:val="24"/>
                <w:szCs w:val="24"/>
              </w:rPr>
            </w:pPr>
            <w:r w:rsidRPr="00317451">
              <w:rPr>
                <w:sz w:val="24"/>
                <w:szCs w:val="24"/>
              </w:rPr>
              <w:t>Результат</w:t>
            </w:r>
          </w:p>
        </w:tc>
      </w:tr>
      <w:tr w:rsidR="00ED3E90" w:rsidRPr="00317451" w:rsidTr="00A94542">
        <w:trPr>
          <w:trHeight w:val="320"/>
        </w:trPr>
        <w:tc>
          <w:tcPr>
            <w:tcW w:w="563" w:type="dxa"/>
          </w:tcPr>
          <w:p w:rsidR="00ED3E90" w:rsidRPr="00317451" w:rsidRDefault="00ED3E90" w:rsidP="0031745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1745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81" w:type="dxa"/>
            <w:tcBorders>
              <w:right w:val="single" w:sz="4" w:space="0" w:color="auto"/>
            </w:tcBorders>
          </w:tcPr>
          <w:p w:rsidR="00ED3E90" w:rsidRPr="00317451" w:rsidRDefault="00ED3E90" w:rsidP="0031745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Гильманова Энже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:rsidR="00ED3E90" w:rsidRPr="00317451" w:rsidRDefault="00ED3E90" w:rsidP="0031745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5б</w:t>
            </w:r>
          </w:p>
        </w:tc>
        <w:tc>
          <w:tcPr>
            <w:tcW w:w="1797" w:type="dxa"/>
          </w:tcPr>
          <w:p w:rsidR="00ED3E90" w:rsidRPr="00317451" w:rsidRDefault="00ED3E90" w:rsidP="0031745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:rsidR="00ED3E90" w:rsidRPr="00317451" w:rsidRDefault="00ED3E90" w:rsidP="0031745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D3E90" w:rsidRPr="00317451" w:rsidRDefault="00ED3E90" w:rsidP="0031745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D3E90" w:rsidRPr="00317451" w:rsidRDefault="00ED3E90" w:rsidP="0031745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ED3E90" w:rsidRPr="00317451" w:rsidTr="00A94542">
        <w:tc>
          <w:tcPr>
            <w:tcW w:w="563" w:type="dxa"/>
          </w:tcPr>
          <w:p w:rsidR="00ED3E90" w:rsidRPr="00317451" w:rsidRDefault="00ED3E90" w:rsidP="0031745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1745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81" w:type="dxa"/>
            <w:tcBorders>
              <w:right w:val="single" w:sz="4" w:space="0" w:color="auto"/>
            </w:tcBorders>
          </w:tcPr>
          <w:p w:rsidR="00ED3E90" w:rsidRPr="00317451" w:rsidRDefault="00ED3E90" w:rsidP="0031745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Мансурова Эльмина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:rsidR="00ED3E90" w:rsidRPr="00317451" w:rsidRDefault="00ED3E90" w:rsidP="0031745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5в</w:t>
            </w:r>
          </w:p>
        </w:tc>
        <w:tc>
          <w:tcPr>
            <w:tcW w:w="1797" w:type="dxa"/>
          </w:tcPr>
          <w:p w:rsidR="00ED3E90" w:rsidRPr="00317451" w:rsidRDefault="00ED3E90" w:rsidP="0031745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:rsidR="00ED3E90" w:rsidRPr="00317451" w:rsidRDefault="00ED3E90" w:rsidP="0031745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D3E90" w:rsidRPr="00317451" w:rsidRDefault="00ED3E90" w:rsidP="0031745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D3E90" w:rsidRPr="00317451" w:rsidRDefault="00ED3E90" w:rsidP="0031745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ED3E90" w:rsidRPr="00317451" w:rsidTr="00A94542">
        <w:tc>
          <w:tcPr>
            <w:tcW w:w="563" w:type="dxa"/>
          </w:tcPr>
          <w:p w:rsidR="00ED3E90" w:rsidRPr="00317451" w:rsidRDefault="00ED3E90" w:rsidP="0031745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1745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81" w:type="dxa"/>
            <w:tcBorders>
              <w:right w:val="single" w:sz="4" w:space="0" w:color="auto"/>
            </w:tcBorders>
          </w:tcPr>
          <w:p w:rsidR="00ED3E90" w:rsidRPr="00317451" w:rsidRDefault="00ED3E90" w:rsidP="0031745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Габдушева Ляйсан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:rsidR="00ED3E90" w:rsidRPr="00317451" w:rsidRDefault="00ED3E90" w:rsidP="0031745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5г</w:t>
            </w:r>
          </w:p>
        </w:tc>
        <w:tc>
          <w:tcPr>
            <w:tcW w:w="1797" w:type="dxa"/>
          </w:tcPr>
          <w:p w:rsidR="00ED3E90" w:rsidRPr="00317451" w:rsidRDefault="00ED3E90" w:rsidP="0031745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:rsidR="00ED3E90" w:rsidRPr="00317451" w:rsidRDefault="00ED3E90" w:rsidP="0031745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D3E90" w:rsidRPr="00317451" w:rsidRDefault="00ED3E90" w:rsidP="0031745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D3E90" w:rsidRPr="00317451" w:rsidRDefault="00ED3E90" w:rsidP="0031745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ED3E90" w:rsidRPr="00317451" w:rsidTr="00A94542">
        <w:tc>
          <w:tcPr>
            <w:tcW w:w="563" w:type="dxa"/>
          </w:tcPr>
          <w:p w:rsidR="00ED3E90" w:rsidRPr="00317451" w:rsidRDefault="00ED3E90" w:rsidP="00317451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1745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81" w:type="dxa"/>
            <w:tcBorders>
              <w:right w:val="single" w:sz="4" w:space="0" w:color="auto"/>
            </w:tcBorders>
          </w:tcPr>
          <w:p w:rsidR="00ED3E90" w:rsidRPr="00317451" w:rsidRDefault="00ED3E90" w:rsidP="0031745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4" w:space="0" w:color="auto"/>
            </w:tcBorders>
          </w:tcPr>
          <w:p w:rsidR="00ED3E90" w:rsidRPr="00317451" w:rsidRDefault="00ED3E90" w:rsidP="0031745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97" w:type="dxa"/>
          </w:tcPr>
          <w:p w:rsidR="00ED3E90" w:rsidRPr="00317451" w:rsidRDefault="00ED3E90" w:rsidP="0031745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:rsidR="00ED3E90" w:rsidRPr="00317451" w:rsidRDefault="00ED3E90" w:rsidP="0031745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D3E90" w:rsidRPr="00317451" w:rsidRDefault="00ED3E90" w:rsidP="00317451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D3E90" w:rsidRPr="00317451" w:rsidRDefault="00ED3E90" w:rsidP="00317451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ED3E90" w:rsidRDefault="00ED3E90">
      <w:pPr>
        <w:rPr>
          <w:b/>
          <w:sz w:val="24"/>
          <w:szCs w:val="24"/>
        </w:rPr>
      </w:pPr>
    </w:p>
    <w:tbl>
      <w:tblPr>
        <w:tblW w:w="10491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3"/>
        <w:gridCol w:w="3181"/>
        <w:gridCol w:w="983"/>
        <w:gridCol w:w="1797"/>
        <w:gridCol w:w="1699"/>
        <w:gridCol w:w="992"/>
        <w:gridCol w:w="1276"/>
      </w:tblGrid>
      <w:tr w:rsidR="00ED3E90" w:rsidRPr="00317451" w:rsidTr="006B1E4B">
        <w:tc>
          <w:tcPr>
            <w:tcW w:w="563" w:type="dxa"/>
          </w:tcPr>
          <w:p w:rsidR="00ED3E90" w:rsidRPr="00317451" w:rsidRDefault="00ED3E90" w:rsidP="006B1E4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1745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181" w:type="dxa"/>
            <w:tcBorders>
              <w:top w:val="single" w:sz="4" w:space="0" w:color="auto"/>
              <w:righ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 w:rsidRPr="00317451">
              <w:rPr>
                <w:sz w:val="24"/>
                <w:szCs w:val="24"/>
              </w:rPr>
              <w:t>Ф.И.   участника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 w:rsidRPr="00317451">
              <w:rPr>
                <w:sz w:val="24"/>
                <w:szCs w:val="24"/>
              </w:rPr>
              <w:t>класс</w:t>
            </w:r>
          </w:p>
        </w:tc>
        <w:tc>
          <w:tcPr>
            <w:tcW w:w="1797" w:type="dxa"/>
            <w:tcBorders>
              <w:top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 w:rsidRPr="00317451">
              <w:rPr>
                <w:sz w:val="24"/>
                <w:szCs w:val="24"/>
              </w:rPr>
              <w:t>Баллы за тест</w:t>
            </w:r>
          </w:p>
        </w:tc>
        <w:tc>
          <w:tcPr>
            <w:tcW w:w="1699" w:type="dxa"/>
            <w:tcBorders>
              <w:top w:val="single" w:sz="4" w:space="0" w:color="auto"/>
              <w:righ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 w:rsidRPr="00317451">
              <w:rPr>
                <w:sz w:val="24"/>
                <w:szCs w:val="24"/>
              </w:rPr>
              <w:t xml:space="preserve">   Баллы за практическую работу.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 w:rsidRPr="00317451">
              <w:rPr>
                <w:sz w:val="24"/>
                <w:szCs w:val="24"/>
              </w:rPr>
              <w:t>Общий балл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 w:rsidRPr="00317451">
              <w:rPr>
                <w:sz w:val="24"/>
                <w:szCs w:val="24"/>
              </w:rPr>
              <w:t>Результат</w:t>
            </w:r>
          </w:p>
        </w:tc>
      </w:tr>
      <w:tr w:rsidR="00ED3E90" w:rsidRPr="00317451" w:rsidTr="006B1E4B">
        <w:trPr>
          <w:trHeight w:val="320"/>
        </w:trPr>
        <w:tc>
          <w:tcPr>
            <w:tcW w:w="563" w:type="dxa"/>
          </w:tcPr>
          <w:p w:rsidR="00ED3E90" w:rsidRPr="00317451" w:rsidRDefault="00ED3E90" w:rsidP="006B1E4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1745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81" w:type="dxa"/>
            <w:tcBorders>
              <w:righ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Габдушева Алина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</w:t>
            </w:r>
          </w:p>
        </w:tc>
        <w:tc>
          <w:tcPr>
            <w:tcW w:w="1797" w:type="dxa"/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ED3E90" w:rsidRPr="00317451" w:rsidTr="006B1E4B">
        <w:tc>
          <w:tcPr>
            <w:tcW w:w="563" w:type="dxa"/>
          </w:tcPr>
          <w:p w:rsidR="00ED3E90" w:rsidRPr="00317451" w:rsidRDefault="00ED3E90" w:rsidP="006B1E4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1745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81" w:type="dxa"/>
            <w:tcBorders>
              <w:righ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Туйгильдина Динара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6б</w:t>
            </w:r>
          </w:p>
        </w:tc>
        <w:tc>
          <w:tcPr>
            <w:tcW w:w="1797" w:type="dxa"/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ED3E90" w:rsidRPr="00317451" w:rsidTr="006B1E4B">
        <w:tc>
          <w:tcPr>
            <w:tcW w:w="563" w:type="dxa"/>
          </w:tcPr>
          <w:p w:rsidR="00ED3E90" w:rsidRPr="00317451" w:rsidRDefault="00ED3E90" w:rsidP="006B1E4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1745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81" w:type="dxa"/>
            <w:tcBorders>
              <w:righ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Ахмадеева Алина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</w:t>
            </w:r>
          </w:p>
        </w:tc>
        <w:tc>
          <w:tcPr>
            <w:tcW w:w="1797" w:type="dxa"/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ED3E90" w:rsidRPr="00317451" w:rsidTr="006B1E4B">
        <w:tc>
          <w:tcPr>
            <w:tcW w:w="563" w:type="dxa"/>
          </w:tcPr>
          <w:p w:rsidR="00ED3E90" w:rsidRPr="00317451" w:rsidRDefault="00ED3E90" w:rsidP="006B1E4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1745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81" w:type="dxa"/>
            <w:tcBorders>
              <w:righ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Исмагилова зарина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</w:t>
            </w:r>
          </w:p>
        </w:tc>
        <w:tc>
          <w:tcPr>
            <w:tcW w:w="1797" w:type="dxa"/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ED3E90" w:rsidRPr="00317451" w:rsidTr="00855AC5">
        <w:trPr>
          <w:trHeight w:val="228"/>
        </w:trPr>
        <w:tc>
          <w:tcPr>
            <w:tcW w:w="563" w:type="dxa"/>
          </w:tcPr>
          <w:p w:rsidR="00ED3E90" w:rsidRPr="00317451" w:rsidRDefault="00ED3E90" w:rsidP="006B1E4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1745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81" w:type="dxa"/>
            <w:tcBorders>
              <w:right w:val="single" w:sz="4" w:space="0" w:color="auto"/>
            </w:tcBorders>
          </w:tcPr>
          <w:p w:rsidR="00ED3E90" w:rsidRPr="00317451" w:rsidRDefault="00ED3E90" w:rsidP="002E22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Гиматов Марат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6в</w:t>
            </w:r>
          </w:p>
        </w:tc>
        <w:tc>
          <w:tcPr>
            <w:tcW w:w="1797" w:type="dxa"/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ED3E90" w:rsidRPr="00317451" w:rsidTr="006B1E4B">
        <w:tc>
          <w:tcPr>
            <w:tcW w:w="563" w:type="dxa"/>
          </w:tcPr>
          <w:p w:rsidR="00ED3E90" w:rsidRPr="00317451" w:rsidRDefault="00ED3E90" w:rsidP="006B1E4B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17451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81" w:type="dxa"/>
            <w:tcBorders>
              <w:righ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Бакиров Арсений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6г</w:t>
            </w:r>
          </w:p>
        </w:tc>
        <w:tc>
          <w:tcPr>
            <w:tcW w:w="1797" w:type="dxa"/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ED3E90" w:rsidRPr="00317451" w:rsidTr="006B1E4B">
        <w:tc>
          <w:tcPr>
            <w:tcW w:w="563" w:type="dxa"/>
          </w:tcPr>
          <w:p w:rsidR="00ED3E90" w:rsidRPr="00317451" w:rsidRDefault="00ED3E90" w:rsidP="006B1E4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181" w:type="dxa"/>
            <w:tcBorders>
              <w:righ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Тляшева Ульяна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6г</w:t>
            </w:r>
          </w:p>
        </w:tc>
        <w:tc>
          <w:tcPr>
            <w:tcW w:w="1797" w:type="dxa"/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ED3E90" w:rsidRPr="00317451" w:rsidTr="006B1E4B">
        <w:tc>
          <w:tcPr>
            <w:tcW w:w="563" w:type="dxa"/>
          </w:tcPr>
          <w:p w:rsidR="00ED3E90" w:rsidRPr="00317451" w:rsidRDefault="00ED3E90" w:rsidP="006B1E4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181" w:type="dxa"/>
            <w:tcBorders>
              <w:righ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Шамсутдинова Лиана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6г</w:t>
            </w:r>
          </w:p>
        </w:tc>
        <w:tc>
          <w:tcPr>
            <w:tcW w:w="1797" w:type="dxa"/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ED3E90" w:rsidRPr="00317451" w:rsidTr="006B1E4B">
        <w:tc>
          <w:tcPr>
            <w:tcW w:w="563" w:type="dxa"/>
          </w:tcPr>
          <w:p w:rsidR="00ED3E90" w:rsidRPr="00317451" w:rsidRDefault="00ED3E90" w:rsidP="006B1E4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181" w:type="dxa"/>
            <w:tcBorders>
              <w:righ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97" w:type="dxa"/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ED3E90" w:rsidRPr="00317451" w:rsidTr="006B1E4B">
        <w:tc>
          <w:tcPr>
            <w:tcW w:w="563" w:type="dxa"/>
          </w:tcPr>
          <w:p w:rsidR="00ED3E90" w:rsidRPr="00317451" w:rsidRDefault="00ED3E90" w:rsidP="006B1E4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181" w:type="dxa"/>
            <w:tcBorders>
              <w:righ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797" w:type="dxa"/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D3E90" w:rsidRPr="00317451" w:rsidRDefault="00ED3E90" w:rsidP="006B1E4B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ED3E90" w:rsidRDefault="00ED3E90">
      <w:pPr>
        <w:rPr>
          <w:sz w:val="24"/>
          <w:szCs w:val="24"/>
        </w:rPr>
      </w:pPr>
    </w:p>
    <w:tbl>
      <w:tblPr>
        <w:tblW w:w="10491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3"/>
        <w:gridCol w:w="3181"/>
        <w:gridCol w:w="983"/>
        <w:gridCol w:w="1797"/>
        <w:gridCol w:w="1699"/>
        <w:gridCol w:w="992"/>
        <w:gridCol w:w="1276"/>
      </w:tblGrid>
      <w:tr w:rsidR="00ED3E90" w:rsidRPr="00317451" w:rsidTr="002E2266">
        <w:tc>
          <w:tcPr>
            <w:tcW w:w="563" w:type="dxa"/>
          </w:tcPr>
          <w:p w:rsidR="00ED3E90" w:rsidRPr="00317451" w:rsidRDefault="00ED3E90" w:rsidP="002E226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1745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181" w:type="dxa"/>
            <w:tcBorders>
              <w:top w:val="single" w:sz="4" w:space="0" w:color="auto"/>
              <w:right w:val="single" w:sz="4" w:space="0" w:color="auto"/>
            </w:tcBorders>
          </w:tcPr>
          <w:p w:rsidR="00ED3E90" w:rsidRPr="00317451" w:rsidRDefault="00ED3E90" w:rsidP="002E2266">
            <w:pPr>
              <w:spacing w:after="0" w:line="240" w:lineRule="auto"/>
              <w:rPr>
                <w:sz w:val="24"/>
                <w:szCs w:val="24"/>
              </w:rPr>
            </w:pPr>
            <w:r w:rsidRPr="00317451">
              <w:rPr>
                <w:sz w:val="24"/>
                <w:szCs w:val="24"/>
              </w:rPr>
              <w:t>Ф.И.   участника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</w:tcBorders>
          </w:tcPr>
          <w:p w:rsidR="00ED3E90" w:rsidRPr="00317451" w:rsidRDefault="00ED3E90" w:rsidP="002E2266">
            <w:pPr>
              <w:spacing w:after="0" w:line="240" w:lineRule="auto"/>
              <w:rPr>
                <w:sz w:val="24"/>
                <w:szCs w:val="24"/>
              </w:rPr>
            </w:pPr>
            <w:r w:rsidRPr="00317451">
              <w:rPr>
                <w:sz w:val="24"/>
                <w:szCs w:val="24"/>
              </w:rPr>
              <w:t>класс</w:t>
            </w:r>
          </w:p>
        </w:tc>
        <w:tc>
          <w:tcPr>
            <w:tcW w:w="1797" w:type="dxa"/>
            <w:tcBorders>
              <w:top w:val="single" w:sz="4" w:space="0" w:color="auto"/>
            </w:tcBorders>
          </w:tcPr>
          <w:p w:rsidR="00ED3E90" w:rsidRPr="00317451" w:rsidRDefault="00ED3E90" w:rsidP="002E2266">
            <w:pPr>
              <w:spacing w:after="0" w:line="240" w:lineRule="auto"/>
              <w:rPr>
                <w:sz w:val="24"/>
                <w:szCs w:val="24"/>
              </w:rPr>
            </w:pPr>
            <w:r w:rsidRPr="00317451">
              <w:rPr>
                <w:sz w:val="24"/>
                <w:szCs w:val="24"/>
              </w:rPr>
              <w:t>Баллы за тест</w:t>
            </w:r>
          </w:p>
        </w:tc>
        <w:tc>
          <w:tcPr>
            <w:tcW w:w="1699" w:type="dxa"/>
            <w:tcBorders>
              <w:top w:val="single" w:sz="4" w:space="0" w:color="auto"/>
              <w:right w:val="single" w:sz="4" w:space="0" w:color="auto"/>
            </w:tcBorders>
          </w:tcPr>
          <w:p w:rsidR="00ED3E90" w:rsidRPr="00317451" w:rsidRDefault="00ED3E90" w:rsidP="002E2266">
            <w:pPr>
              <w:spacing w:after="0" w:line="240" w:lineRule="auto"/>
              <w:rPr>
                <w:sz w:val="24"/>
                <w:szCs w:val="24"/>
              </w:rPr>
            </w:pPr>
            <w:r w:rsidRPr="00317451">
              <w:rPr>
                <w:sz w:val="24"/>
                <w:szCs w:val="24"/>
              </w:rPr>
              <w:t xml:space="preserve">   Баллы за практическую работу.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3E90" w:rsidRPr="00317451" w:rsidRDefault="00ED3E90" w:rsidP="002E2266">
            <w:pPr>
              <w:spacing w:after="0" w:line="240" w:lineRule="auto"/>
              <w:rPr>
                <w:sz w:val="24"/>
                <w:szCs w:val="24"/>
              </w:rPr>
            </w:pPr>
            <w:r w:rsidRPr="00317451">
              <w:rPr>
                <w:sz w:val="24"/>
                <w:szCs w:val="24"/>
              </w:rPr>
              <w:t>Общий балл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ED3E90" w:rsidRPr="00317451" w:rsidRDefault="00ED3E90" w:rsidP="002E2266">
            <w:pPr>
              <w:spacing w:after="0" w:line="240" w:lineRule="auto"/>
              <w:rPr>
                <w:sz w:val="24"/>
                <w:szCs w:val="24"/>
              </w:rPr>
            </w:pPr>
            <w:r w:rsidRPr="00317451">
              <w:rPr>
                <w:sz w:val="24"/>
                <w:szCs w:val="24"/>
              </w:rPr>
              <w:t>Результат</w:t>
            </w:r>
          </w:p>
        </w:tc>
      </w:tr>
      <w:tr w:rsidR="00ED3E90" w:rsidRPr="00317451" w:rsidTr="002E2266">
        <w:trPr>
          <w:trHeight w:val="320"/>
        </w:trPr>
        <w:tc>
          <w:tcPr>
            <w:tcW w:w="563" w:type="dxa"/>
          </w:tcPr>
          <w:p w:rsidR="00ED3E90" w:rsidRPr="00317451" w:rsidRDefault="00ED3E90" w:rsidP="002E226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1745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81" w:type="dxa"/>
            <w:tcBorders>
              <w:right w:val="single" w:sz="4" w:space="0" w:color="auto"/>
            </w:tcBorders>
          </w:tcPr>
          <w:p w:rsidR="00ED3E90" w:rsidRPr="00317451" w:rsidRDefault="00ED3E90" w:rsidP="002E22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Абдулкаримова Аделина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:rsidR="00ED3E90" w:rsidRPr="00317451" w:rsidRDefault="00ED3E90" w:rsidP="002E22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</w:p>
        </w:tc>
        <w:tc>
          <w:tcPr>
            <w:tcW w:w="1797" w:type="dxa"/>
          </w:tcPr>
          <w:p w:rsidR="00ED3E90" w:rsidRPr="00317451" w:rsidRDefault="00ED3E90" w:rsidP="002E22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:rsidR="00ED3E90" w:rsidRPr="00317451" w:rsidRDefault="00ED3E90" w:rsidP="002E22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D3E90" w:rsidRPr="00317451" w:rsidRDefault="00ED3E90" w:rsidP="002E22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D3E90" w:rsidRPr="00317451" w:rsidRDefault="00ED3E90" w:rsidP="002E226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ED3E90" w:rsidRPr="00317451" w:rsidTr="002E2266">
        <w:tc>
          <w:tcPr>
            <w:tcW w:w="563" w:type="dxa"/>
          </w:tcPr>
          <w:p w:rsidR="00ED3E90" w:rsidRPr="00317451" w:rsidRDefault="00ED3E90" w:rsidP="002E226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17451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81" w:type="dxa"/>
            <w:tcBorders>
              <w:right w:val="single" w:sz="4" w:space="0" w:color="auto"/>
            </w:tcBorders>
          </w:tcPr>
          <w:p w:rsidR="00ED3E90" w:rsidRPr="00317451" w:rsidRDefault="00ED3E90" w:rsidP="002E22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Зимасова Милена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:rsidR="00ED3E90" w:rsidRPr="00317451" w:rsidRDefault="00ED3E90" w:rsidP="002E22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</w:p>
        </w:tc>
        <w:tc>
          <w:tcPr>
            <w:tcW w:w="1797" w:type="dxa"/>
          </w:tcPr>
          <w:p w:rsidR="00ED3E90" w:rsidRPr="00317451" w:rsidRDefault="00ED3E90" w:rsidP="002E22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:rsidR="00ED3E90" w:rsidRPr="00317451" w:rsidRDefault="00ED3E90" w:rsidP="002E22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D3E90" w:rsidRPr="00317451" w:rsidRDefault="00ED3E90" w:rsidP="002E22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D3E90" w:rsidRPr="00317451" w:rsidRDefault="00ED3E90" w:rsidP="002E226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ED3E90" w:rsidRPr="00317451" w:rsidTr="002E2266">
        <w:tc>
          <w:tcPr>
            <w:tcW w:w="563" w:type="dxa"/>
          </w:tcPr>
          <w:p w:rsidR="00ED3E90" w:rsidRPr="00317451" w:rsidRDefault="00ED3E90" w:rsidP="002E226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17451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181" w:type="dxa"/>
            <w:tcBorders>
              <w:right w:val="single" w:sz="4" w:space="0" w:color="auto"/>
            </w:tcBorders>
          </w:tcPr>
          <w:p w:rsidR="00ED3E90" w:rsidRPr="00317451" w:rsidRDefault="00ED3E90" w:rsidP="002E22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Мустакимова Арина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:rsidR="00ED3E90" w:rsidRPr="00317451" w:rsidRDefault="00ED3E90" w:rsidP="002E22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</w:p>
        </w:tc>
        <w:tc>
          <w:tcPr>
            <w:tcW w:w="1797" w:type="dxa"/>
          </w:tcPr>
          <w:p w:rsidR="00ED3E90" w:rsidRPr="00317451" w:rsidRDefault="00ED3E90" w:rsidP="002E22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:rsidR="00ED3E90" w:rsidRPr="00317451" w:rsidRDefault="00ED3E90" w:rsidP="002E22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D3E90" w:rsidRPr="00317451" w:rsidRDefault="00ED3E90" w:rsidP="002E22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D3E90" w:rsidRPr="00317451" w:rsidRDefault="00ED3E90" w:rsidP="002E226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ED3E90" w:rsidRPr="00317451" w:rsidTr="002E2266">
        <w:tc>
          <w:tcPr>
            <w:tcW w:w="563" w:type="dxa"/>
          </w:tcPr>
          <w:p w:rsidR="00ED3E90" w:rsidRPr="00317451" w:rsidRDefault="00ED3E90" w:rsidP="002E226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1745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81" w:type="dxa"/>
            <w:tcBorders>
              <w:right w:val="single" w:sz="4" w:space="0" w:color="auto"/>
            </w:tcBorders>
          </w:tcPr>
          <w:p w:rsidR="00ED3E90" w:rsidRPr="00317451" w:rsidRDefault="00ED3E90" w:rsidP="002E22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Уразов Арсен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:rsidR="00ED3E90" w:rsidRPr="00317451" w:rsidRDefault="00ED3E90" w:rsidP="002E22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</w:p>
        </w:tc>
        <w:tc>
          <w:tcPr>
            <w:tcW w:w="1797" w:type="dxa"/>
          </w:tcPr>
          <w:p w:rsidR="00ED3E90" w:rsidRPr="00317451" w:rsidRDefault="00ED3E90" w:rsidP="002E22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:rsidR="00ED3E90" w:rsidRPr="00317451" w:rsidRDefault="00ED3E90" w:rsidP="002E22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D3E90" w:rsidRPr="00317451" w:rsidRDefault="00ED3E90" w:rsidP="002E22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D3E90" w:rsidRPr="004179DE" w:rsidRDefault="00ED3E90" w:rsidP="002E2266">
            <w:pPr>
              <w:spacing w:after="0" w:line="240" w:lineRule="auto"/>
              <w:rPr>
                <w:sz w:val="24"/>
                <w:szCs w:val="24"/>
              </w:rPr>
            </w:pPr>
            <w:r w:rsidRPr="004179DE">
              <w:rPr>
                <w:sz w:val="24"/>
                <w:szCs w:val="24"/>
              </w:rPr>
              <w:t>4</w:t>
            </w:r>
          </w:p>
        </w:tc>
      </w:tr>
      <w:tr w:rsidR="00ED3E90" w:rsidRPr="00317451" w:rsidTr="002E2266">
        <w:trPr>
          <w:trHeight w:val="381"/>
        </w:trPr>
        <w:tc>
          <w:tcPr>
            <w:tcW w:w="563" w:type="dxa"/>
          </w:tcPr>
          <w:p w:rsidR="00ED3E90" w:rsidRPr="00317451" w:rsidRDefault="00ED3E90" w:rsidP="002E2266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1745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81" w:type="dxa"/>
            <w:tcBorders>
              <w:right w:val="single" w:sz="4" w:space="0" w:color="auto"/>
            </w:tcBorders>
          </w:tcPr>
          <w:p w:rsidR="00ED3E90" w:rsidRPr="00317451" w:rsidRDefault="00ED3E90" w:rsidP="002E22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Тимганов Айрат</w:t>
            </w:r>
          </w:p>
        </w:tc>
        <w:tc>
          <w:tcPr>
            <w:tcW w:w="983" w:type="dxa"/>
            <w:tcBorders>
              <w:left w:val="single" w:sz="4" w:space="0" w:color="auto"/>
            </w:tcBorders>
          </w:tcPr>
          <w:p w:rsidR="00ED3E90" w:rsidRPr="00317451" w:rsidRDefault="00ED3E90" w:rsidP="002E22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8б</w:t>
            </w:r>
          </w:p>
        </w:tc>
        <w:tc>
          <w:tcPr>
            <w:tcW w:w="1797" w:type="dxa"/>
          </w:tcPr>
          <w:p w:rsidR="00ED3E90" w:rsidRPr="00317451" w:rsidRDefault="00ED3E90" w:rsidP="002E22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99" w:type="dxa"/>
            <w:tcBorders>
              <w:right w:val="single" w:sz="4" w:space="0" w:color="auto"/>
            </w:tcBorders>
          </w:tcPr>
          <w:p w:rsidR="00ED3E90" w:rsidRPr="00317451" w:rsidRDefault="00ED3E90" w:rsidP="002E22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D3E90" w:rsidRPr="00317451" w:rsidRDefault="00ED3E90" w:rsidP="002E226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D3E90" w:rsidRPr="004179DE" w:rsidRDefault="00ED3E90" w:rsidP="002E2266">
            <w:pPr>
              <w:spacing w:after="0" w:line="240" w:lineRule="auto"/>
              <w:rPr>
                <w:sz w:val="24"/>
                <w:szCs w:val="24"/>
              </w:rPr>
            </w:pPr>
            <w:r w:rsidRPr="004179DE">
              <w:rPr>
                <w:sz w:val="24"/>
                <w:szCs w:val="24"/>
              </w:rPr>
              <w:t>5</w:t>
            </w:r>
          </w:p>
        </w:tc>
      </w:tr>
    </w:tbl>
    <w:p w:rsidR="00ED3E90" w:rsidRPr="00652808" w:rsidRDefault="00ED3E90">
      <w:pPr>
        <w:rPr>
          <w:sz w:val="24"/>
          <w:szCs w:val="24"/>
        </w:rPr>
      </w:pPr>
    </w:p>
    <w:sectPr w:rsidR="00ED3E90" w:rsidRPr="00652808" w:rsidSect="00142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24E9"/>
    <w:rsid w:val="001106AF"/>
    <w:rsid w:val="00142DF6"/>
    <w:rsid w:val="00251F1B"/>
    <w:rsid w:val="002607DD"/>
    <w:rsid w:val="002835D1"/>
    <w:rsid w:val="002E2266"/>
    <w:rsid w:val="002F468A"/>
    <w:rsid w:val="00317451"/>
    <w:rsid w:val="004179DE"/>
    <w:rsid w:val="0059108C"/>
    <w:rsid w:val="00652808"/>
    <w:rsid w:val="006B1E4B"/>
    <w:rsid w:val="006D3E57"/>
    <w:rsid w:val="00753628"/>
    <w:rsid w:val="00855AC5"/>
    <w:rsid w:val="00870E2C"/>
    <w:rsid w:val="00A94542"/>
    <w:rsid w:val="00AD1AEA"/>
    <w:rsid w:val="00AF199A"/>
    <w:rsid w:val="00B80A16"/>
    <w:rsid w:val="00BC306B"/>
    <w:rsid w:val="00BF2E4B"/>
    <w:rsid w:val="00C63929"/>
    <w:rsid w:val="00C64236"/>
    <w:rsid w:val="00E05A89"/>
    <w:rsid w:val="00E51BDC"/>
    <w:rsid w:val="00EB24E9"/>
    <w:rsid w:val="00ED3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DF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B24E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177</TotalTime>
  <Pages>1</Pages>
  <Words>134</Words>
  <Characters>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Кирилов</dc:creator>
  <cp:keywords/>
  <dc:description/>
  <cp:lastModifiedBy>ИЗО</cp:lastModifiedBy>
  <cp:revision>11</cp:revision>
  <dcterms:created xsi:type="dcterms:W3CDTF">2016-12-23T05:31:00Z</dcterms:created>
  <dcterms:modified xsi:type="dcterms:W3CDTF">2018-10-25T11:52:00Z</dcterms:modified>
</cp:coreProperties>
</file>